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9792" w:type="dxa"/>
        <w:tblInd w:w="-4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707"/>
      </w:tblGrid>
      <w:tr w:rsidR="00836A7A" w:rsidRPr="002836DD" w14:paraId="553D19C1" w14:textId="77777777" w:rsidTr="00836A7A">
        <w:trPr>
          <w:trHeight w:val="13592"/>
        </w:trPr>
        <w:tc>
          <w:tcPr>
            <w:tcW w:w="3085" w:type="dxa"/>
            <w:tcBorders>
              <w:right w:val="single" w:sz="12" w:space="0" w:color="9BBB59" w:themeColor="accent3"/>
            </w:tcBorders>
            <w:shd w:val="clear" w:color="auto" w:fill="auto"/>
          </w:tcPr>
          <w:p w14:paraId="6914DFA4" w14:textId="77777777" w:rsidR="00836A7A" w:rsidRPr="002836DD" w:rsidRDefault="00836A7A" w:rsidP="00416BD8"/>
          <w:tbl>
            <w:tblPr>
              <w:tblStyle w:val="TableGrid"/>
              <w:tblW w:w="28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bottom w:w="113" w:type="dxa"/>
              </w:tblCellMar>
              <w:tblLook w:val="04A0" w:firstRow="1" w:lastRow="0" w:firstColumn="1" w:lastColumn="0" w:noHBand="0" w:noVBand="1"/>
            </w:tblPr>
            <w:tblGrid>
              <w:gridCol w:w="2869"/>
            </w:tblGrid>
            <w:tr w:rsidR="00836A7A" w:rsidRPr="002836DD" w14:paraId="5F42042D" w14:textId="77777777" w:rsidTr="00836A7A">
              <w:tc>
                <w:tcPr>
                  <w:tcW w:w="2869" w:type="dxa"/>
                  <w:vAlign w:val="center"/>
                </w:tcPr>
                <w:p w14:paraId="56250E47" w14:textId="77777777" w:rsidR="00836A7A" w:rsidRPr="002836DD" w:rsidRDefault="00836A7A" w:rsidP="00836A7A">
                  <w:pPr>
                    <w:jc w:val="left"/>
                  </w:pPr>
                </w:p>
                <w:p w14:paraId="534AA5D1" w14:textId="77777777" w:rsidR="00836A7A" w:rsidRPr="002836DD" w:rsidRDefault="00836A7A" w:rsidP="00836A7A">
                  <w:pPr>
                    <w:jc w:val="center"/>
                  </w:pPr>
                </w:p>
                <w:p w14:paraId="71C824B4" w14:textId="77777777" w:rsidR="00836A7A" w:rsidRPr="002836DD" w:rsidRDefault="00836A7A" w:rsidP="00836A7A">
                  <w:pPr>
                    <w:jc w:val="center"/>
                  </w:pPr>
                </w:p>
                <w:p w14:paraId="66A190EF" w14:textId="77777777" w:rsidR="00836A7A" w:rsidRPr="002836DD" w:rsidRDefault="00836A7A" w:rsidP="00836A7A">
                  <w:pPr>
                    <w:ind w:firstLine="0"/>
                    <w:jc w:val="center"/>
                  </w:pPr>
                  <w:r w:rsidRPr="002836DD">
                    <w:rPr>
                      <w:noProof/>
                      <w:lang w:eastAsia="lt-LT"/>
                    </w:rPr>
                    <w:drawing>
                      <wp:inline distT="0" distB="0" distL="0" distR="0" wp14:anchorId="2411E213" wp14:editId="5D1AA806">
                        <wp:extent cx="1498600" cy="393700"/>
                        <wp:effectExtent l="0" t="0" r="6350" b="6350"/>
                        <wp:docPr id="1" name="Picture 1" descr="atea_colour_rg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ea_colour_rgb_smal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8600" cy="393700"/>
                                </a:xfrm>
                                <a:prstGeom prst="rect">
                                  <a:avLst/>
                                </a:prstGeom>
                                <a:noFill/>
                                <a:ln>
                                  <a:noFill/>
                                </a:ln>
                              </pic:spPr>
                            </pic:pic>
                          </a:graphicData>
                        </a:graphic>
                      </wp:inline>
                    </w:drawing>
                  </w:r>
                </w:p>
              </w:tc>
            </w:tr>
            <w:tr w:rsidR="00836A7A" w:rsidRPr="002836DD" w14:paraId="62766676" w14:textId="77777777" w:rsidTr="00836A7A">
              <w:tc>
                <w:tcPr>
                  <w:tcW w:w="2869" w:type="dxa"/>
                  <w:vAlign w:val="center"/>
                </w:tcPr>
                <w:p w14:paraId="02A72D02" w14:textId="483E6943" w:rsidR="00836A7A" w:rsidRPr="002836DD" w:rsidRDefault="00836A7A" w:rsidP="00836A7A">
                  <w:pPr>
                    <w:ind w:firstLine="0"/>
                    <w:jc w:val="center"/>
                  </w:pPr>
                  <w:r w:rsidRPr="002836DD">
                    <w:rPr>
                      <w:color w:val="808080" w:themeColor="background1" w:themeShade="80"/>
                      <w:sz w:val="28"/>
                    </w:rPr>
                    <w:fldChar w:fldCharType="begin"/>
                  </w:r>
                  <w:r w:rsidRPr="002836DD">
                    <w:rPr>
                      <w:color w:val="808080" w:themeColor="background1" w:themeShade="80"/>
                      <w:sz w:val="28"/>
                    </w:rPr>
                    <w:instrText xml:space="preserve"> DOCPROPERTY "Company"  \* MERGEFORMAT </w:instrText>
                  </w:r>
                  <w:r w:rsidRPr="002836DD">
                    <w:rPr>
                      <w:color w:val="808080" w:themeColor="background1" w:themeShade="80"/>
                      <w:sz w:val="28"/>
                    </w:rPr>
                    <w:fldChar w:fldCharType="separate"/>
                  </w:r>
                  <w:r w:rsidR="00467BB1">
                    <w:rPr>
                      <w:color w:val="808080" w:themeColor="background1" w:themeShade="80"/>
                      <w:sz w:val="28"/>
                    </w:rPr>
                    <w:t>ATEA, UAB</w:t>
                  </w:r>
                  <w:r w:rsidRPr="002836DD">
                    <w:rPr>
                      <w:color w:val="808080" w:themeColor="background1" w:themeShade="80"/>
                      <w:sz w:val="28"/>
                    </w:rPr>
                    <w:fldChar w:fldCharType="end"/>
                  </w:r>
                </w:p>
              </w:tc>
            </w:tr>
            <w:tr w:rsidR="00836A7A" w:rsidRPr="002836DD" w14:paraId="5517485A" w14:textId="77777777" w:rsidTr="00836A7A">
              <w:trPr>
                <w:trHeight w:val="879"/>
              </w:trPr>
              <w:tc>
                <w:tcPr>
                  <w:tcW w:w="2869" w:type="dxa"/>
                  <w:vAlign w:val="center"/>
                </w:tcPr>
                <w:p w14:paraId="7345BAAC" w14:textId="77777777" w:rsidR="00836A7A" w:rsidRPr="002836DD" w:rsidRDefault="00836A7A" w:rsidP="00416BD8"/>
              </w:tc>
            </w:tr>
            <w:tr w:rsidR="00315844" w:rsidRPr="002836DD" w14:paraId="14FFD2C5" w14:textId="77777777" w:rsidTr="00836A7A">
              <w:tc>
                <w:tcPr>
                  <w:tcW w:w="2869" w:type="dxa"/>
                  <w:vAlign w:val="center"/>
                </w:tcPr>
                <w:p w14:paraId="793F85E0" w14:textId="21A051CA" w:rsidR="00315844" w:rsidRPr="002836DD" w:rsidRDefault="00315844" w:rsidP="00315844">
                  <w:pPr>
                    <w:ind w:firstLine="0"/>
                    <w:jc w:val="center"/>
                  </w:pPr>
                  <w:r w:rsidRPr="002836DD">
                    <w:rPr>
                      <w:rFonts w:asciiTheme="minorHAnsi" w:hAnsiTheme="minorHAnsi" w:cstheme="minorHAnsi"/>
                      <w:noProof/>
                      <w:sz w:val="14"/>
                      <w:szCs w:val="14"/>
                      <w:lang w:eastAsia="lt-LT"/>
                    </w:rPr>
                    <w:drawing>
                      <wp:anchor distT="0" distB="0" distL="114300" distR="114300" simplePos="0" relativeHeight="251658240" behindDoc="0" locked="0" layoutInCell="1" allowOverlap="1" wp14:anchorId="1E6E803C" wp14:editId="103A4D13">
                        <wp:simplePos x="0" y="0"/>
                        <wp:positionH relativeFrom="margin">
                          <wp:posOffset>-177800</wp:posOffset>
                        </wp:positionH>
                        <wp:positionV relativeFrom="paragraph">
                          <wp:posOffset>508000</wp:posOffset>
                        </wp:positionV>
                        <wp:extent cx="1742440" cy="775335"/>
                        <wp:effectExtent l="0" t="0" r="0" b="5715"/>
                        <wp:wrapThrough wrapText="bothSides">
                          <wp:wrapPolygon edited="0">
                            <wp:start x="0" y="0"/>
                            <wp:lineTo x="0" y="21229"/>
                            <wp:lineTo x="21254" y="21229"/>
                            <wp:lineTo x="2125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2440" cy="7753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15844" w:rsidRPr="002836DD" w14:paraId="49677026" w14:textId="77777777" w:rsidTr="00836A7A">
              <w:tc>
                <w:tcPr>
                  <w:tcW w:w="2869" w:type="dxa"/>
                  <w:vAlign w:val="center"/>
                </w:tcPr>
                <w:p w14:paraId="354594BA" w14:textId="7B2B6044" w:rsidR="00315844" w:rsidRPr="002836DD" w:rsidRDefault="00315844" w:rsidP="00315844">
                  <w:pPr>
                    <w:ind w:firstLine="0"/>
                    <w:jc w:val="center"/>
                  </w:pPr>
                  <w:r w:rsidRPr="002836DD">
                    <w:rPr>
                      <w:noProof/>
                      <w:color w:val="808080" w:themeColor="text1" w:themeTint="7F"/>
                      <w:sz w:val="28"/>
                      <w:szCs w:val="28"/>
                    </w:rPr>
                    <w:t>Vidaus saugumo fondas</w:t>
                  </w:r>
                </w:p>
              </w:tc>
            </w:tr>
          </w:tbl>
          <w:p w14:paraId="20462DB6" w14:textId="77777777" w:rsidR="00836A7A" w:rsidRPr="002836DD" w:rsidRDefault="00836A7A" w:rsidP="00416BD8"/>
        </w:tc>
        <w:tc>
          <w:tcPr>
            <w:tcW w:w="6707" w:type="dxa"/>
            <w:tcBorders>
              <w:left w:val="single" w:sz="12" w:space="0" w:color="9BBB59" w:themeColor="accent3"/>
            </w:tcBorders>
            <w:shd w:val="clear" w:color="auto" w:fill="auto"/>
          </w:tcPr>
          <w:p w14:paraId="0AB9A8CE" w14:textId="77777777" w:rsidR="00836A7A" w:rsidRPr="002836DD" w:rsidRDefault="00836A7A" w:rsidP="00836A7A">
            <w:pPr>
              <w:pStyle w:val="Title"/>
              <w:tabs>
                <w:tab w:val="left" w:pos="284"/>
              </w:tabs>
              <w:rPr>
                <w:b/>
                <w:sz w:val="32"/>
                <w:szCs w:val="32"/>
              </w:rPr>
            </w:pPr>
          </w:p>
          <w:p w14:paraId="0F8DA122" w14:textId="77777777" w:rsidR="00836A7A" w:rsidRPr="002836DD" w:rsidRDefault="00836A7A" w:rsidP="00836A7A">
            <w:pPr>
              <w:pStyle w:val="Title"/>
              <w:tabs>
                <w:tab w:val="left" w:pos="284"/>
              </w:tabs>
              <w:rPr>
                <w:b/>
                <w:sz w:val="32"/>
                <w:szCs w:val="32"/>
              </w:rPr>
            </w:pPr>
          </w:p>
          <w:p w14:paraId="476B54F7" w14:textId="77777777" w:rsidR="00836A7A" w:rsidRPr="002836DD" w:rsidRDefault="00836A7A" w:rsidP="00836A7A">
            <w:pPr>
              <w:pStyle w:val="Title"/>
              <w:tabs>
                <w:tab w:val="left" w:pos="284"/>
              </w:tabs>
              <w:rPr>
                <w:b/>
                <w:sz w:val="32"/>
                <w:szCs w:val="32"/>
              </w:rPr>
            </w:pPr>
          </w:p>
          <w:p w14:paraId="7BA769BC" w14:textId="77777777" w:rsidR="00836A7A" w:rsidRPr="002836DD" w:rsidRDefault="00836A7A" w:rsidP="00836A7A">
            <w:pPr>
              <w:pStyle w:val="Title"/>
              <w:tabs>
                <w:tab w:val="left" w:pos="284"/>
              </w:tabs>
              <w:rPr>
                <w:b/>
                <w:sz w:val="32"/>
                <w:szCs w:val="32"/>
              </w:rPr>
            </w:pPr>
          </w:p>
          <w:p w14:paraId="6090419D" w14:textId="77777777" w:rsidR="00836A7A" w:rsidRPr="002836DD" w:rsidRDefault="00836A7A" w:rsidP="00836A7A">
            <w:pPr>
              <w:pStyle w:val="Title"/>
              <w:tabs>
                <w:tab w:val="left" w:pos="284"/>
              </w:tabs>
              <w:rPr>
                <w:b/>
                <w:sz w:val="32"/>
                <w:szCs w:val="32"/>
              </w:rPr>
            </w:pPr>
          </w:p>
          <w:p w14:paraId="193208AB" w14:textId="77777777" w:rsidR="00836A7A" w:rsidRPr="002836DD" w:rsidRDefault="00836A7A" w:rsidP="00836A7A">
            <w:pPr>
              <w:pStyle w:val="Title"/>
              <w:tabs>
                <w:tab w:val="left" w:pos="284"/>
              </w:tabs>
              <w:rPr>
                <w:b/>
                <w:sz w:val="32"/>
                <w:szCs w:val="32"/>
              </w:rPr>
            </w:pPr>
          </w:p>
          <w:p w14:paraId="583ED201" w14:textId="77777777" w:rsidR="00836A7A" w:rsidRPr="002836DD" w:rsidRDefault="00836A7A" w:rsidP="00836A7A">
            <w:pPr>
              <w:pStyle w:val="Title"/>
              <w:tabs>
                <w:tab w:val="left" w:pos="284"/>
              </w:tabs>
              <w:rPr>
                <w:b/>
                <w:sz w:val="32"/>
                <w:szCs w:val="32"/>
              </w:rPr>
            </w:pPr>
          </w:p>
          <w:p w14:paraId="3006AA22" w14:textId="7E00E184" w:rsidR="00836A7A" w:rsidRPr="002836DD" w:rsidRDefault="00836A7A" w:rsidP="00836A7A">
            <w:pPr>
              <w:pStyle w:val="Title"/>
              <w:tabs>
                <w:tab w:val="left" w:pos="284"/>
              </w:tabs>
              <w:rPr>
                <w:b/>
                <w:sz w:val="32"/>
                <w:szCs w:val="32"/>
              </w:rPr>
            </w:pPr>
            <w:r w:rsidRPr="002836DD">
              <w:rPr>
                <w:b/>
                <w:sz w:val="32"/>
                <w:szCs w:val="32"/>
              </w:rPr>
              <w:fldChar w:fldCharType="begin"/>
            </w:r>
            <w:r w:rsidRPr="002836DD">
              <w:rPr>
                <w:b/>
                <w:sz w:val="32"/>
                <w:szCs w:val="32"/>
              </w:rPr>
              <w:instrText xml:space="preserve"> DOCPROPERTY  Project  \* MERGEFORMAT </w:instrText>
            </w:r>
            <w:r w:rsidRPr="002836DD">
              <w:rPr>
                <w:b/>
                <w:sz w:val="32"/>
                <w:szCs w:val="32"/>
              </w:rPr>
              <w:fldChar w:fldCharType="separate"/>
            </w:r>
            <w:r w:rsidR="00467BB1">
              <w:rPr>
                <w:b/>
                <w:sz w:val="32"/>
                <w:szCs w:val="32"/>
              </w:rPr>
              <w:t>VSFSVVP IS</w:t>
            </w:r>
            <w:r w:rsidRPr="002836DD">
              <w:rPr>
                <w:b/>
                <w:sz w:val="32"/>
                <w:szCs w:val="32"/>
              </w:rPr>
              <w:fldChar w:fldCharType="end"/>
            </w:r>
          </w:p>
          <w:p w14:paraId="61DE0B28" w14:textId="77777777" w:rsidR="00836A7A" w:rsidRPr="002836DD" w:rsidRDefault="00836A7A" w:rsidP="00836A7A">
            <w:pPr>
              <w:pStyle w:val="Title"/>
              <w:tabs>
                <w:tab w:val="left" w:pos="284"/>
              </w:tabs>
              <w:rPr>
                <w:b/>
                <w:sz w:val="32"/>
                <w:szCs w:val="32"/>
              </w:rPr>
            </w:pPr>
          </w:p>
          <w:sdt>
            <w:sdtPr>
              <w:rPr>
                <w:b/>
                <w:sz w:val="32"/>
                <w:szCs w:val="32"/>
              </w:rPr>
              <w:alias w:val="Title"/>
              <w:tag w:val=""/>
              <w:id w:val="538255407"/>
              <w:placeholder>
                <w:docPart w:val="48B50656DA3C4B6DBE9BE169A243C59F"/>
              </w:placeholder>
              <w:dataBinding w:prefixMappings="xmlns:ns0='http://purl.org/dc/elements/1.1/' xmlns:ns1='http://schemas.openxmlformats.org/package/2006/metadata/core-properties' " w:xpath="/ns1:coreProperties[1]/ns0:title[1]" w:storeItemID="{6C3C8BC8-F283-45AE-878A-BAB7291924A1}"/>
              <w:text/>
            </w:sdtPr>
            <w:sdtEndPr/>
            <w:sdtContent>
              <w:p w14:paraId="58685F80" w14:textId="3817C940" w:rsidR="00836A7A" w:rsidRPr="002836DD" w:rsidRDefault="003E5ECC" w:rsidP="00836A7A">
                <w:pPr>
                  <w:pStyle w:val="Title"/>
                  <w:tabs>
                    <w:tab w:val="left" w:pos="284"/>
                  </w:tabs>
                  <w:rPr>
                    <w:b/>
                    <w:sz w:val="32"/>
                    <w:szCs w:val="32"/>
                  </w:rPr>
                </w:pPr>
                <w:r>
                  <w:rPr>
                    <w:b/>
                    <w:sz w:val="32"/>
                    <w:szCs w:val="32"/>
                  </w:rPr>
                  <w:t>DMS Naudotojo vadovas</w:t>
                </w:r>
              </w:p>
            </w:sdtContent>
          </w:sdt>
          <w:p w14:paraId="3724A291" w14:textId="77777777" w:rsidR="00836A7A" w:rsidRPr="002836DD" w:rsidRDefault="00836A7A" w:rsidP="00836A7A">
            <w:pPr>
              <w:pStyle w:val="Title"/>
              <w:tabs>
                <w:tab w:val="left" w:pos="284"/>
              </w:tabs>
              <w:rPr>
                <w:b/>
                <w:sz w:val="32"/>
                <w:szCs w:val="32"/>
              </w:rPr>
            </w:pPr>
          </w:p>
          <w:p w14:paraId="137D7230" w14:textId="4D335D02" w:rsidR="00836A7A" w:rsidRPr="002836DD" w:rsidRDefault="00836A7A" w:rsidP="00836A7A">
            <w:pPr>
              <w:pStyle w:val="Title"/>
              <w:tabs>
                <w:tab w:val="left" w:pos="284"/>
              </w:tabs>
              <w:rPr>
                <w:sz w:val="32"/>
                <w:szCs w:val="32"/>
              </w:rPr>
            </w:pPr>
          </w:p>
          <w:p w14:paraId="266ADAB5" w14:textId="77777777" w:rsidR="00836A7A" w:rsidRPr="002836DD" w:rsidRDefault="00836A7A" w:rsidP="00836A7A">
            <w:pPr>
              <w:pStyle w:val="Title"/>
              <w:tabs>
                <w:tab w:val="left" w:pos="284"/>
              </w:tabs>
              <w:rPr>
                <w:sz w:val="32"/>
                <w:szCs w:val="32"/>
              </w:rPr>
            </w:pPr>
          </w:p>
          <w:p w14:paraId="6C551377" w14:textId="77777777" w:rsidR="00836A7A" w:rsidRPr="002836DD" w:rsidRDefault="00836A7A" w:rsidP="00836A7A">
            <w:pPr>
              <w:pStyle w:val="Title"/>
              <w:tabs>
                <w:tab w:val="left" w:pos="284"/>
              </w:tabs>
              <w:rPr>
                <w:sz w:val="32"/>
                <w:szCs w:val="32"/>
              </w:rPr>
            </w:pPr>
          </w:p>
          <w:p w14:paraId="16D8B88A" w14:textId="77777777" w:rsidR="00836A7A" w:rsidRPr="002836DD" w:rsidRDefault="00836A7A" w:rsidP="00836A7A">
            <w:pPr>
              <w:pStyle w:val="Title"/>
              <w:tabs>
                <w:tab w:val="left" w:pos="284"/>
              </w:tabs>
              <w:rPr>
                <w:sz w:val="32"/>
                <w:szCs w:val="32"/>
              </w:rPr>
            </w:pPr>
          </w:p>
          <w:p w14:paraId="24A4D096" w14:textId="449F0220" w:rsidR="00836A7A" w:rsidRPr="002836DD" w:rsidRDefault="00836A7A" w:rsidP="00836A7A">
            <w:pPr>
              <w:pStyle w:val="Date"/>
              <w:rPr>
                <w:sz w:val="20"/>
                <w:szCs w:val="20"/>
              </w:rPr>
            </w:pPr>
            <w:r w:rsidRPr="002836DD">
              <w:rPr>
                <w:sz w:val="20"/>
                <w:szCs w:val="20"/>
              </w:rPr>
              <w:t xml:space="preserve">Versija </w:t>
            </w:r>
            <w:r w:rsidRPr="002836DD">
              <w:rPr>
                <w:sz w:val="20"/>
                <w:szCs w:val="20"/>
              </w:rPr>
              <w:fldChar w:fldCharType="begin"/>
            </w:r>
            <w:r w:rsidRPr="002836DD">
              <w:rPr>
                <w:sz w:val="20"/>
                <w:szCs w:val="20"/>
              </w:rPr>
              <w:instrText xml:space="preserve"> DOCPROPERTY  Reference  \* MERGEFORMAT </w:instrText>
            </w:r>
            <w:r w:rsidRPr="002836DD">
              <w:rPr>
                <w:sz w:val="20"/>
                <w:szCs w:val="20"/>
              </w:rPr>
              <w:fldChar w:fldCharType="separate"/>
            </w:r>
            <w:r w:rsidR="00467BB1">
              <w:rPr>
                <w:sz w:val="20"/>
                <w:szCs w:val="20"/>
              </w:rPr>
              <w:t>1.0</w:t>
            </w:r>
            <w:r w:rsidRPr="002836DD">
              <w:rPr>
                <w:sz w:val="20"/>
                <w:szCs w:val="20"/>
              </w:rPr>
              <w:fldChar w:fldCharType="end"/>
            </w:r>
          </w:p>
          <w:p w14:paraId="132C46CD" w14:textId="54F602C5" w:rsidR="00836A7A" w:rsidRPr="002836DD" w:rsidRDefault="00836A7A" w:rsidP="00836A7A">
            <w:pPr>
              <w:pStyle w:val="Title"/>
              <w:tabs>
                <w:tab w:val="left" w:pos="284"/>
              </w:tabs>
              <w:jc w:val="right"/>
              <w:rPr>
                <w:sz w:val="20"/>
                <w:szCs w:val="20"/>
              </w:rPr>
            </w:pPr>
            <w:r w:rsidRPr="002836DD">
              <w:rPr>
                <w:sz w:val="20"/>
                <w:szCs w:val="20"/>
              </w:rPr>
              <w:fldChar w:fldCharType="begin"/>
            </w:r>
            <w:r w:rsidRPr="002836DD">
              <w:rPr>
                <w:sz w:val="20"/>
                <w:szCs w:val="20"/>
              </w:rPr>
              <w:instrText xml:space="preserve"> DOCPROPERTY  "Date completed" </w:instrText>
            </w:r>
            <w:r w:rsidRPr="002836DD">
              <w:rPr>
                <w:sz w:val="20"/>
                <w:szCs w:val="20"/>
              </w:rPr>
              <w:fldChar w:fldCharType="separate"/>
            </w:r>
            <w:r w:rsidR="00467BB1">
              <w:rPr>
                <w:sz w:val="20"/>
                <w:szCs w:val="20"/>
              </w:rPr>
              <w:t>2024-06-11</w:t>
            </w:r>
            <w:r w:rsidRPr="002836DD">
              <w:rPr>
                <w:sz w:val="20"/>
                <w:szCs w:val="20"/>
              </w:rPr>
              <w:fldChar w:fldCharType="end"/>
            </w:r>
          </w:p>
          <w:p w14:paraId="3034F1E8" w14:textId="77777777" w:rsidR="00836A7A" w:rsidRPr="002836DD" w:rsidRDefault="00836A7A" w:rsidP="00836A7A">
            <w:pPr>
              <w:pStyle w:val="Title"/>
              <w:tabs>
                <w:tab w:val="left" w:pos="284"/>
              </w:tabs>
              <w:jc w:val="right"/>
              <w:rPr>
                <w:sz w:val="20"/>
                <w:szCs w:val="20"/>
              </w:rPr>
            </w:pPr>
          </w:p>
          <w:p w14:paraId="7A312F17" w14:textId="77777777" w:rsidR="00836A7A" w:rsidRPr="002836DD" w:rsidRDefault="00836A7A" w:rsidP="00836A7A">
            <w:pPr>
              <w:pStyle w:val="Title"/>
              <w:tabs>
                <w:tab w:val="left" w:pos="284"/>
              </w:tabs>
              <w:jc w:val="right"/>
              <w:rPr>
                <w:sz w:val="20"/>
                <w:szCs w:val="20"/>
              </w:rPr>
            </w:pPr>
          </w:p>
          <w:p w14:paraId="4BE86F14" w14:textId="77777777" w:rsidR="00836A7A" w:rsidRPr="002836DD" w:rsidRDefault="00836A7A" w:rsidP="00836A7A">
            <w:pPr>
              <w:pStyle w:val="Title"/>
              <w:tabs>
                <w:tab w:val="left" w:pos="284"/>
              </w:tabs>
              <w:jc w:val="right"/>
              <w:rPr>
                <w:sz w:val="20"/>
                <w:szCs w:val="20"/>
              </w:rPr>
            </w:pPr>
          </w:p>
          <w:p w14:paraId="502FC5D2" w14:textId="77777777" w:rsidR="00836A7A" w:rsidRPr="002836DD" w:rsidRDefault="00836A7A" w:rsidP="00836A7A">
            <w:pPr>
              <w:pStyle w:val="Title"/>
              <w:tabs>
                <w:tab w:val="left" w:pos="284"/>
              </w:tabs>
              <w:ind w:firstLine="0"/>
              <w:jc w:val="both"/>
              <w:rPr>
                <w:sz w:val="20"/>
                <w:szCs w:val="20"/>
              </w:rPr>
            </w:pPr>
          </w:p>
          <w:p w14:paraId="53C4FC74" w14:textId="77777777" w:rsidR="00836A7A" w:rsidRPr="002836DD" w:rsidRDefault="00836A7A" w:rsidP="00836A7A">
            <w:pPr>
              <w:pStyle w:val="Title"/>
              <w:tabs>
                <w:tab w:val="left" w:pos="284"/>
              </w:tabs>
              <w:jc w:val="right"/>
              <w:rPr>
                <w:sz w:val="20"/>
                <w:szCs w:val="20"/>
              </w:rPr>
            </w:pPr>
          </w:p>
          <w:p w14:paraId="4715CEF3" w14:textId="77777777" w:rsidR="00836A7A" w:rsidRPr="002836DD" w:rsidRDefault="00836A7A" w:rsidP="00836A7A">
            <w:pPr>
              <w:pStyle w:val="Title"/>
              <w:tabs>
                <w:tab w:val="left" w:pos="284"/>
              </w:tabs>
              <w:jc w:val="right"/>
              <w:rPr>
                <w:sz w:val="20"/>
                <w:szCs w:val="20"/>
              </w:rPr>
            </w:pPr>
          </w:p>
          <w:p w14:paraId="2AB10DD4" w14:textId="77777777" w:rsidR="00836A7A" w:rsidRPr="002836DD" w:rsidRDefault="00836A7A" w:rsidP="00836A7A">
            <w:pPr>
              <w:pStyle w:val="Title"/>
              <w:tabs>
                <w:tab w:val="left" w:pos="284"/>
              </w:tabs>
              <w:jc w:val="right"/>
              <w:rPr>
                <w:sz w:val="20"/>
                <w:szCs w:val="20"/>
              </w:rPr>
            </w:pPr>
          </w:p>
          <w:p w14:paraId="656C57C7" w14:textId="77777777" w:rsidR="00836A7A" w:rsidRPr="002836DD" w:rsidRDefault="00836A7A" w:rsidP="00836A7A">
            <w:pPr>
              <w:pStyle w:val="Title"/>
              <w:tabs>
                <w:tab w:val="left" w:pos="284"/>
              </w:tabs>
              <w:jc w:val="right"/>
              <w:rPr>
                <w:sz w:val="20"/>
                <w:szCs w:val="20"/>
              </w:rPr>
            </w:pPr>
          </w:p>
          <w:p w14:paraId="67702B61" w14:textId="4F34D0F8" w:rsidR="00836A7A" w:rsidRPr="002836DD" w:rsidRDefault="00836A7A" w:rsidP="00836A7A">
            <w:pPr>
              <w:pStyle w:val="Signature"/>
              <w:rPr>
                <w:szCs w:val="20"/>
                <w:lang w:eastAsia="ko-KR"/>
              </w:rPr>
            </w:pPr>
          </w:p>
        </w:tc>
      </w:tr>
    </w:tbl>
    <w:p w14:paraId="2B239CD9" w14:textId="77777777" w:rsidR="008D71D4" w:rsidRPr="002836DD" w:rsidRDefault="008D71D4" w:rsidP="00836A7A">
      <w:pPr>
        <w:pStyle w:val="ISTATYMAS"/>
        <w:tabs>
          <w:tab w:val="center" w:pos="4734"/>
          <w:tab w:val="right" w:pos="9469"/>
        </w:tabs>
        <w:spacing w:before="240" w:after="240"/>
        <w:rPr>
          <w:rFonts w:ascii="Times New Roman" w:hAnsi="Times New Roman"/>
          <w:b/>
          <w:sz w:val="28"/>
          <w:szCs w:val="28"/>
          <w:lang w:val="lt-LT"/>
        </w:rPr>
      </w:pPr>
    </w:p>
    <w:p w14:paraId="574E181B" w14:textId="77777777" w:rsidR="00A177CF" w:rsidRPr="002836DD" w:rsidRDefault="00A177CF" w:rsidP="0011069F">
      <w:pPr>
        <w:rPr>
          <w:szCs w:val="20"/>
        </w:rPr>
        <w:sectPr w:rsidR="00A177CF" w:rsidRPr="002836DD" w:rsidSect="00C704D9">
          <w:footerReference w:type="default" r:id="rId13"/>
          <w:footerReference w:type="first" r:id="rId14"/>
          <w:pgSz w:w="11907" w:h="16840" w:code="9"/>
          <w:pgMar w:top="1134" w:right="567" w:bottom="1134" w:left="1418" w:header="567" w:footer="255" w:gutter="0"/>
          <w:cols w:space="720"/>
          <w:titlePg/>
          <w:docGrid w:linePitch="272"/>
        </w:sectPr>
      </w:pPr>
    </w:p>
    <w:p w14:paraId="574E181C" w14:textId="77777777" w:rsidR="0011069F" w:rsidRPr="002836DD" w:rsidRDefault="0011069F" w:rsidP="62FA04A6">
      <w:pPr>
        <w:pStyle w:val="StyleDocumentSubtitleFirstline0cm"/>
        <w:rPr>
          <w:sz w:val="20"/>
        </w:rPr>
      </w:pPr>
      <w:r w:rsidRPr="7A8B4010">
        <w:rPr>
          <w:sz w:val="20"/>
        </w:rPr>
        <w:lastRenderedPageBreak/>
        <w:t>TURINYS</w:t>
      </w:r>
    </w:p>
    <w:p w14:paraId="49585921" w14:textId="5BEED65C" w:rsidR="00467BB1" w:rsidRDefault="0093604B">
      <w:pPr>
        <w:pStyle w:val="TOC1"/>
        <w:rPr>
          <w:rFonts w:asciiTheme="minorHAnsi" w:eastAsiaTheme="minorEastAsia" w:hAnsiTheme="minorHAnsi" w:cstheme="minorBidi"/>
          <w:b w:val="0"/>
          <w:kern w:val="2"/>
          <w:sz w:val="24"/>
          <w:szCs w:val="24"/>
          <w:lang w:eastAsia="lt-LT"/>
          <w14:ligatures w14:val="standardContextual"/>
        </w:rPr>
      </w:pPr>
      <w:r w:rsidRPr="002836DD">
        <w:rPr>
          <w:i/>
          <w:caps/>
          <w:noProof w:val="0"/>
          <w:szCs w:val="20"/>
        </w:rPr>
        <w:fldChar w:fldCharType="begin"/>
      </w:r>
      <w:r w:rsidRPr="002836DD">
        <w:rPr>
          <w:i/>
          <w:caps/>
          <w:noProof w:val="0"/>
          <w:szCs w:val="20"/>
        </w:rPr>
        <w:instrText xml:space="preserve"> TOC \o "1-4" \h \z \u </w:instrText>
      </w:r>
      <w:r w:rsidRPr="002836DD">
        <w:rPr>
          <w:i/>
          <w:caps/>
          <w:noProof w:val="0"/>
          <w:szCs w:val="20"/>
        </w:rPr>
        <w:fldChar w:fldCharType="separate"/>
      </w:r>
      <w:hyperlink w:anchor="_Toc172618866" w:history="1">
        <w:r w:rsidR="00467BB1" w:rsidRPr="00337CFD">
          <w:rPr>
            <w:rStyle w:val="Hyperlink"/>
          </w:rPr>
          <w:t>1. Įvadinė informacija</w:t>
        </w:r>
        <w:r w:rsidR="00467BB1">
          <w:rPr>
            <w:webHidden/>
          </w:rPr>
          <w:tab/>
        </w:r>
        <w:r w:rsidR="00467BB1">
          <w:rPr>
            <w:webHidden/>
          </w:rPr>
          <w:fldChar w:fldCharType="begin"/>
        </w:r>
        <w:r w:rsidR="00467BB1">
          <w:rPr>
            <w:webHidden/>
          </w:rPr>
          <w:instrText xml:space="preserve"> PAGEREF _Toc172618866 \h </w:instrText>
        </w:r>
        <w:r w:rsidR="00467BB1">
          <w:rPr>
            <w:webHidden/>
          </w:rPr>
        </w:r>
        <w:r w:rsidR="00467BB1">
          <w:rPr>
            <w:webHidden/>
          </w:rPr>
          <w:fldChar w:fldCharType="separate"/>
        </w:r>
        <w:r w:rsidR="00467BB1">
          <w:rPr>
            <w:webHidden/>
          </w:rPr>
          <w:t>4</w:t>
        </w:r>
        <w:r w:rsidR="00467BB1">
          <w:rPr>
            <w:webHidden/>
          </w:rPr>
          <w:fldChar w:fldCharType="end"/>
        </w:r>
      </w:hyperlink>
    </w:p>
    <w:p w14:paraId="5D602134" w14:textId="3481B8C5"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67" w:history="1">
        <w:r w:rsidRPr="00337CFD">
          <w:rPr>
            <w:rStyle w:val="Hyperlink"/>
            <w14:scene3d>
              <w14:camera w14:prst="orthographicFront"/>
              <w14:lightRig w14:rig="threePt" w14:dir="t">
                <w14:rot w14:lat="0" w14:lon="0" w14:rev="0"/>
              </w14:lightRig>
            </w14:scene3d>
          </w:rPr>
          <w:t>1.1.</w:t>
        </w:r>
        <w:r w:rsidRPr="00337CFD">
          <w:rPr>
            <w:rStyle w:val="Hyperlink"/>
          </w:rPr>
          <w:t xml:space="preserve"> Dokumento paskirtis</w:t>
        </w:r>
        <w:r>
          <w:rPr>
            <w:webHidden/>
          </w:rPr>
          <w:tab/>
        </w:r>
        <w:r>
          <w:rPr>
            <w:webHidden/>
          </w:rPr>
          <w:fldChar w:fldCharType="begin"/>
        </w:r>
        <w:r>
          <w:rPr>
            <w:webHidden/>
          </w:rPr>
          <w:instrText xml:space="preserve"> PAGEREF _Toc172618867 \h </w:instrText>
        </w:r>
        <w:r>
          <w:rPr>
            <w:webHidden/>
          </w:rPr>
        </w:r>
        <w:r>
          <w:rPr>
            <w:webHidden/>
          </w:rPr>
          <w:fldChar w:fldCharType="separate"/>
        </w:r>
        <w:r>
          <w:rPr>
            <w:webHidden/>
          </w:rPr>
          <w:t>4</w:t>
        </w:r>
        <w:r>
          <w:rPr>
            <w:webHidden/>
          </w:rPr>
          <w:fldChar w:fldCharType="end"/>
        </w:r>
      </w:hyperlink>
    </w:p>
    <w:p w14:paraId="4BE6AD0B" w14:textId="02D18C64"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68" w:history="1">
        <w:r w:rsidRPr="00337CFD">
          <w:rPr>
            <w:rStyle w:val="Hyperlink"/>
            <w14:scene3d>
              <w14:camera w14:prst="orthographicFront"/>
              <w14:lightRig w14:rig="threePt" w14:dir="t">
                <w14:rot w14:lat="0" w14:lon="0" w14:rev="0"/>
              </w14:lightRig>
            </w14:scene3d>
          </w:rPr>
          <w:t>1.2.</w:t>
        </w:r>
        <w:r w:rsidRPr="00337CFD">
          <w:rPr>
            <w:rStyle w:val="Hyperlink"/>
          </w:rPr>
          <w:t xml:space="preserve"> DMS sistemos komponentai</w:t>
        </w:r>
        <w:r>
          <w:rPr>
            <w:webHidden/>
          </w:rPr>
          <w:tab/>
        </w:r>
        <w:r>
          <w:rPr>
            <w:webHidden/>
          </w:rPr>
          <w:fldChar w:fldCharType="begin"/>
        </w:r>
        <w:r>
          <w:rPr>
            <w:webHidden/>
          </w:rPr>
          <w:instrText xml:space="preserve"> PAGEREF _Toc172618868 \h </w:instrText>
        </w:r>
        <w:r>
          <w:rPr>
            <w:webHidden/>
          </w:rPr>
        </w:r>
        <w:r>
          <w:rPr>
            <w:webHidden/>
          </w:rPr>
          <w:fldChar w:fldCharType="separate"/>
        </w:r>
        <w:r>
          <w:rPr>
            <w:webHidden/>
          </w:rPr>
          <w:t>4</w:t>
        </w:r>
        <w:r>
          <w:rPr>
            <w:webHidden/>
          </w:rPr>
          <w:fldChar w:fldCharType="end"/>
        </w:r>
      </w:hyperlink>
    </w:p>
    <w:p w14:paraId="6B896113" w14:textId="06CE8B65"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69" w:history="1">
        <w:r w:rsidRPr="00337CFD">
          <w:rPr>
            <w:rStyle w:val="Hyperlink"/>
            <w14:scene3d>
              <w14:camera w14:prst="orthographicFront"/>
              <w14:lightRig w14:rig="threePt" w14:dir="t">
                <w14:rot w14:lat="0" w14:lon="0" w14:rev="0"/>
              </w14:lightRig>
            </w14:scene3d>
          </w:rPr>
          <w:t>1.3.</w:t>
        </w:r>
        <w:r w:rsidRPr="00337CFD">
          <w:rPr>
            <w:rStyle w:val="Hyperlink"/>
          </w:rPr>
          <w:t xml:space="preserve"> DMS sistemos įvedimo ir valdymo elementai</w:t>
        </w:r>
        <w:r>
          <w:rPr>
            <w:webHidden/>
          </w:rPr>
          <w:tab/>
        </w:r>
        <w:r>
          <w:rPr>
            <w:webHidden/>
          </w:rPr>
          <w:fldChar w:fldCharType="begin"/>
        </w:r>
        <w:r>
          <w:rPr>
            <w:webHidden/>
          </w:rPr>
          <w:instrText xml:space="preserve"> PAGEREF _Toc172618869 \h </w:instrText>
        </w:r>
        <w:r>
          <w:rPr>
            <w:webHidden/>
          </w:rPr>
        </w:r>
        <w:r>
          <w:rPr>
            <w:webHidden/>
          </w:rPr>
          <w:fldChar w:fldCharType="separate"/>
        </w:r>
        <w:r>
          <w:rPr>
            <w:webHidden/>
          </w:rPr>
          <w:t>4</w:t>
        </w:r>
        <w:r>
          <w:rPr>
            <w:webHidden/>
          </w:rPr>
          <w:fldChar w:fldCharType="end"/>
        </w:r>
      </w:hyperlink>
    </w:p>
    <w:p w14:paraId="105E0D31" w14:textId="7673E288"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0" w:history="1">
        <w:r w:rsidRPr="00337CFD">
          <w:rPr>
            <w:rStyle w:val="Hyperlink"/>
            <w14:scene3d>
              <w14:camera w14:prst="orthographicFront"/>
              <w14:lightRig w14:rig="threePt" w14:dir="t">
                <w14:rot w14:lat="0" w14:lon="0" w14:rev="0"/>
              </w14:lightRig>
            </w14:scene3d>
          </w:rPr>
          <w:t>1.4.</w:t>
        </w:r>
        <w:r w:rsidRPr="00337CFD">
          <w:rPr>
            <w:rStyle w:val="Hyperlink"/>
          </w:rPr>
          <w:t xml:space="preserve"> Naudojamos sąvokos ir terminai</w:t>
        </w:r>
        <w:r>
          <w:rPr>
            <w:webHidden/>
          </w:rPr>
          <w:tab/>
        </w:r>
        <w:r>
          <w:rPr>
            <w:webHidden/>
          </w:rPr>
          <w:fldChar w:fldCharType="begin"/>
        </w:r>
        <w:r>
          <w:rPr>
            <w:webHidden/>
          </w:rPr>
          <w:instrText xml:space="preserve"> PAGEREF _Toc172618870 \h </w:instrText>
        </w:r>
        <w:r>
          <w:rPr>
            <w:webHidden/>
          </w:rPr>
        </w:r>
        <w:r>
          <w:rPr>
            <w:webHidden/>
          </w:rPr>
          <w:fldChar w:fldCharType="separate"/>
        </w:r>
        <w:r>
          <w:rPr>
            <w:webHidden/>
          </w:rPr>
          <w:t>5</w:t>
        </w:r>
        <w:r>
          <w:rPr>
            <w:webHidden/>
          </w:rPr>
          <w:fldChar w:fldCharType="end"/>
        </w:r>
      </w:hyperlink>
    </w:p>
    <w:p w14:paraId="032CCAE0" w14:textId="1D109096"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1" w:history="1">
        <w:r w:rsidRPr="00337CFD">
          <w:rPr>
            <w:rStyle w:val="Hyperlink"/>
            <w14:scene3d>
              <w14:camera w14:prst="orthographicFront"/>
              <w14:lightRig w14:rig="threePt" w14:dir="t">
                <w14:rot w14:lat="0" w14:lon="0" w14:rev="0"/>
              </w14:lightRig>
            </w14:scene3d>
          </w:rPr>
          <w:t>1.5.</w:t>
        </w:r>
        <w:r w:rsidRPr="00337CFD">
          <w:rPr>
            <w:rStyle w:val="Hyperlink"/>
          </w:rPr>
          <w:t xml:space="preserve"> DMS sistemos navigacijos schema</w:t>
        </w:r>
        <w:r>
          <w:rPr>
            <w:webHidden/>
          </w:rPr>
          <w:tab/>
        </w:r>
        <w:r>
          <w:rPr>
            <w:webHidden/>
          </w:rPr>
          <w:fldChar w:fldCharType="begin"/>
        </w:r>
        <w:r>
          <w:rPr>
            <w:webHidden/>
          </w:rPr>
          <w:instrText xml:space="preserve"> PAGEREF _Toc172618871 \h </w:instrText>
        </w:r>
        <w:r>
          <w:rPr>
            <w:webHidden/>
          </w:rPr>
        </w:r>
        <w:r>
          <w:rPr>
            <w:webHidden/>
          </w:rPr>
          <w:fldChar w:fldCharType="separate"/>
        </w:r>
        <w:r>
          <w:rPr>
            <w:webHidden/>
          </w:rPr>
          <w:t>6</w:t>
        </w:r>
        <w:r>
          <w:rPr>
            <w:webHidden/>
          </w:rPr>
          <w:fldChar w:fldCharType="end"/>
        </w:r>
      </w:hyperlink>
    </w:p>
    <w:p w14:paraId="686F9E15" w14:textId="0ACBEC01" w:rsidR="00467BB1" w:rsidRDefault="00467BB1">
      <w:pPr>
        <w:pStyle w:val="TOC1"/>
        <w:rPr>
          <w:rFonts w:asciiTheme="minorHAnsi" w:eastAsiaTheme="minorEastAsia" w:hAnsiTheme="minorHAnsi" w:cstheme="minorBidi"/>
          <w:b w:val="0"/>
          <w:kern w:val="2"/>
          <w:sz w:val="24"/>
          <w:szCs w:val="24"/>
          <w:lang w:eastAsia="lt-LT"/>
          <w14:ligatures w14:val="standardContextual"/>
        </w:rPr>
      </w:pPr>
      <w:hyperlink w:anchor="_Toc172618872" w:history="1">
        <w:r w:rsidRPr="00337CFD">
          <w:rPr>
            <w:rStyle w:val="Hyperlink"/>
          </w:rPr>
          <w:t>2. Prisijungimas prie sistemos</w:t>
        </w:r>
        <w:r>
          <w:rPr>
            <w:webHidden/>
          </w:rPr>
          <w:tab/>
        </w:r>
        <w:r>
          <w:rPr>
            <w:webHidden/>
          </w:rPr>
          <w:fldChar w:fldCharType="begin"/>
        </w:r>
        <w:r>
          <w:rPr>
            <w:webHidden/>
          </w:rPr>
          <w:instrText xml:space="preserve"> PAGEREF _Toc172618872 \h </w:instrText>
        </w:r>
        <w:r>
          <w:rPr>
            <w:webHidden/>
          </w:rPr>
        </w:r>
        <w:r>
          <w:rPr>
            <w:webHidden/>
          </w:rPr>
          <w:fldChar w:fldCharType="separate"/>
        </w:r>
        <w:r>
          <w:rPr>
            <w:webHidden/>
          </w:rPr>
          <w:t>8</w:t>
        </w:r>
        <w:r>
          <w:rPr>
            <w:webHidden/>
          </w:rPr>
          <w:fldChar w:fldCharType="end"/>
        </w:r>
      </w:hyperlink>
    </w:p>
    <w:p w14:paraId="1D107A01" w14:textId="05A4ADAC"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3" w:history="1">
        <w:r w:rsidRPr="00337CFD">
          <w:rPr>
            <w:rStyle w:val="Hyperlink"/>
            <w14:scene3d>
              <w14:camera w14:prst="orthographicFront"/>
              <w14:lightRig w14:rig="threePt" w14:dir="t">
                <w14:rot w14:lat="0" w14:lon="0" w14:rev="0"/>
              </w14:lightRig>
            </w14:scene3d>
          </w:rPr>
          <w:t>2.1.</w:t>
        </w:r>
        <w:r w:rsidRPr="00337CFD">
          <w:rPr>
            <w:rStyle w:val="Hyperlink"/>
          </w:rPr>
          <w:t xml:space="preserve"> Prisijungimas su naudotojo vardu ir slaptažodžiu</w:t>
        </w:r>
        <w:r>
          <w:rPr>
            <w:webHidden/>
          </w:rPr>
          <w:tab/>
        </w:r>
        <w:r>
          <w:rPr>
            <w:webHidden/>
          </w:rPr>
          <w:fldChar w:fldCharType="begin"/>
        </w:r>
        <w:r>
          <w:rPr>
            <w:webHidden/>
          </w:rPr>
          <w:instrText xml:space="preserve"> PAGEREF _Toc172618873 \h </w:instrText>
        </w:r>
        <w:r>
          <w:rPr>
            <w:webHidden/>
          </w:rPr>
        </w:r>
        <w:r>
          <w:rPr>
            <w:webHidden/>
          </w:rPr>
          <w:fldChar w:fldCharType="separate"/>
        </w:r>
        <w:r>
          <w:rPr>
            <w:webHidden/>
          </w:rPr>
          <w:t>8</w:t>
        </w:r>
        <w:r>
          <w:rPr>
            <w:webHidden/>
          </w:rPr>
          <w:fldChar w:fldCharType="end"/>
        </w:r>
      </w:hyperlink>
    </w:p>
    <w:p w14:paraId="1C2531D6" w14:textId="66FFF0E6"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4" w:history="1">
        <w:r w:rsidRPr="00337CFD">
          <w:rPr>
            <w:rStyle w:val="Hyperlink"/>
            <w14:scene3d>
              <w14:camera w14:prst="orthographicFront"/>
              <w14:lightRig w14:rig="threePt" w14:dir="t">
                <w14:rot w14:lat="0" w14:lon="0" w14:rev="0"/>
              </w14:lightRig>
            </w14:scene3d>
          </w:rPr>
          <w:t>2.2.</w:t>
        </w:r>
        <w:r w:rsidRPr="00337CFD">
          <w:rPr>
            <w:rStyle w:val="Hyperlink"/>
          </w:rPr>
          <w:t xml:space="preserve"> Prisijungimas per elektroninius valdžios vartus</w:t>
        </w:r>
        <w:r>
          <w:rPr>
            <w:webHidden/>
          </w:rPr>
          <w:tab/>
        </w:r>
        <w:r>
          <w:rPr>
            <w:webHidden/>
          </w:rPr>
          <w:fldChar w:fldCharType="begin"/>
        </w:r>
        <w:r>
          <w:rPr>
            <w:webHidden/>
          </w:rPr>
          <w:instrText xml:space="preserve"> PAGEREF _Toc172618874 \h </w:instrText>
        </w:r>
        <w:r>
          <w:rPr>
            <w:webHidden/>
          </w:rPr>
        </w:r>
        <w:r>
          <w:rPr>
            <w:webHidden/>
          </w:rPr>
          <w:fldChar w:fldCharType="separate"/>
        </w:r>
        <w:r>
          <w:rPr>
            <w:webHidden/>
          </w:rPr>
          <w:t>8</w:t>
        </w:r>
        <w:r>
          <w:rPr>
            <w:webHidden/>
          </w:rPr>
          <w:fldChar w:fldCharType="end"/>
        </w:r>
      </w:hyperlink>
    </w:p>
    <w:p w14:paraId="59F59E6E" w14:textId="4753C785" w:rsidR="00467BB1" w:rsidRDefault="00467BB1">
      <w:pPr>
        <w:pStyle w:val="TOC1"/>
        <w:rPr>
          <w:rFonts w:asciiTheme="minorHAnsi" w:eastAsiaTheme="minorEastAsia" w:hAnsiTheme="minorHAnsi" w:cstheme="minorBidi"/>
          <w:b w:val="0"/>
          <w:kern w:val="2"/>
          <w:sz w:val="24"/>
          <w:szCs w:val="24"/>
          <w:lang w:eastAsia="lt-LT"/>
          <w14:ligatures w14:val="standardContextual"/>
        </w:rPr>
      </w:pPr>
      <w:hyperlink w:anchor="_Toc172618875" w:history="1">
        <w:r w:rsidRPr="00337CFD">
          <w:rPr>
            <w:rStyle w:val="Hyperlink"/>
          </w:rPr>
          <w:t>3. Pasiūlymai programos rengimui</w:t>
        </w:r>
        <w:r>
          <w:rPr>
            <w:webHidden/>
          </w:rPr>
          <w:tab/>
        </w:r>
        <w:r>
          <w:rPr>
            <w:webHidden/>
          </w:rPr>
          <w:fldChar w:fldCharType="begin"/>
        </w:r>
        <w:r>
          <w:rPr>
            <w:webHidden/>
          </w:rPr>
          <w:instrText xml:space="preserve"> PAGEREF _Toc172618875 \h </w:instrText>
        </w:r>
        <w:r>
          <w:rPr>
            <w:webHidden/>
          </w:rPr>
        </w:r>
        <w:r>
          <w:rPr>
            <w:webHidden/>
          </w:rPr>
          <w:fldChar w:fldCharType="separate"/>
        </w:r>
        <w:r>
          <w:rPr>
            <w:webHidden/>
          </w:rPr>
          <w:t>11</w:t>
        </w:r>
        <w:r>
          <w:rPr>
            <w:webHidden/>
          </w:rPr>
          <w:fldChar w:fldCharType="end"/>
        </w:r>
      </w:hyperlink>
    </w:p>
    <w:p w14:paraId="3ECBCAF0" w14:textId="4B5738E0"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6" w:history="1">
        <w:r w:rsidRPr="00337CFD">
          <w:rPr>
            <w:rStyle w:val="Hyperlink"/>
            <w14:scene3d>
              <w14:camera w14:prst="orthographicFront"/>
              <w14:lightRig w14:rig="threePt" w14:dir="t">
                <w14:rot w14:lat="0" w14:lon="0" w14:rev="0"/>
              </w14:lightRig>
            </w14:scene3d>
          </w:rPr>
          <w:t>3.1.</w:t>
        </w:r>
        <w:r w:rsidRPr="00337CFD">
          <w:rPr>
            <w:rStyle w:val="Hyperlink"/>
          </w:rPr>
          <w:t xml:space="preserve"> Pasiūlymo programos rengimui pateikimas</w:t>
        </w:r>
        <w:r>
          <w:rPr>
            <w:webHidden/>
          </w:rPr>
          <w:tab/>
        </w:r>
        <w:r>
          <w:rPr>
            <w:webHidden/>
          </w:rPr>
          <w:fldChar w:fldCharType="begin"/>
        </w:r>
        <w:r>
          <w:rPr>
            <w:webHidden/>
          </w:rPr>
          <w:instrText xml:space="preserve"> PAGEREF _Toc172618876 \h </w:instrText>
        </w:r>
        <w:r>
          <w:rPr>
            <w:webHidden/>
          </w:rPr>
        </w:r>
        <w:r>
          <w:rPr>
            <w:webHidden/>
          </w:rPr>
          <w:fldChar w:fldCharType="separate"/>
        </w:r>
        <w:r>
          <w:rPr>
            <w:webHidden/>
          </w:rPr>
          <w:t>11</w:t>
        </w:r>
        <w:r>
          <w:rPr>
            <w:webHidden/>
          </w:rPr>
          <w:fldChar w:fldCharType="end"/>
        </w:r>
      </w:hyperlink>
    </w:p>
    <w:p w14:paraId="2B351F06" w14:textId="658AD10D"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7" w:history="1">
        <w:r w:rsidRPr="00337CFD">
          <w:rPr>
            <w:rStyle w:val="Hyperlink"/>
            <w14:scene3d>
              <w14:camera w14:prst="orthographicFront"/>
              <w14:lightRig w14:rig="threePt" w14:dir="t">
                <w14:rot w14:lat="0" w14:lon="0" w14:rev="0"/>
              </w14:lightRig>
            </w14:scene3d>
          </w:rPr>
          <w:t>3.2.</w:t>
        </w:r>
        <w:r w:rsidRPr="00337CFD">
          <w:rPr>
            <w:rStyle w:val="Hyperlink"/>
          </w:rPr>
          <w:t xml:space="preserve"> Pasiūlymo programos rengimui koregavimas</w:t>
        </w:r>
        <w:r>
          <w:rPr>
            <w:webHidden/>
          </w:rPr>
          <w:tab/>
        </w:r>
        <w:r>
          <w:rPr>
            <w:webHidden/>
          </w:rPr>
          <w:fldChar w:fldCharType="begin"/>
        </w:r>
        <w:r>
          <w:rPr>
            <w:webHidden/>
          </w:rPr>
          <w:instrText xml:space="preserve"> PAGEREF _Toc172618877 \h </w:instrText>
        </w:r>
        <w:r>
          <w:rPr>
            <w:webHidden/>
          </w:rPr>
        </w:r>
        <w:r>
          <w:rPr>
            <w:webHidden/>
          </w:rPr>
          <w:fldChar w:fldCharType="separate"/>
        </w:r>
        <w:r>
          <w:rPr>
            <w:webHidden/>
          </w:rPr>
          <w:t>15</w:t>
        </w:r>
        <w:r>
          <w:rPr>
            <w:webHidden/>
          </w:rPr>
          <w:fldChar w:fldCharType="end"/>
        </w:r>
      </w:hyperlink>
    </w:p>
    <w:p w14:paraId="2FF3E7BF" w14:textId="0ECAA057" w:rsidR="00467BB1" w:rsidRDefault="00467BB1">
      <w:pPr>
        <w:pStyle w:val="TOC1"/>
        <w:rPr>
          <w:rFonts w:asciiTheme="minorHAnsi" w:eastAsiaTheme="minorEastAsia" w:hAnsiTheme="minorHAnsi" w:cstheme="minorBidi"/>
          <w:b w:val="0"/>
          <w:kern w:val="2"/>
          <w:sz w:val="24"/>
          <w:szCs w:val="24"/>
          <w:lang w:eastAsia="lt-LT"/>
          <w14:ligatures w14:val="standardContextual"/>
        </w:rPr>
      </w:pPr>
      <w:hyperlink w:anchor="_Toc172618878" w:history="1">
        <w:r w:rsidRPr="00337CFD">
          <w:rPr>
            <w:rStyle w:val="Hyperlink"/>
          </w:rPr>
          <w:t>4. Kvietimai</w:t>
        </w:r>
        <w:r>
          <w:rPr>
            <w:webHidden/>
          </w:rPr>
          <w:tab/>
        </w:r>
        <w:r>
          <w:rPr>
            <w:webHidden/>
          </w:rPr>
          <w:fldChar w:fldCharType="begin"/>
        </w:r>
        <w:r>
          <w:rPr>
            <w:webHidden/>
          </w:rPr>
          <w:instrText xml:space="preserve"> PAGEREF _Toc172618878 \h </w:instrText>
        </w:r>
        <w:r>
          <w:rPr>
            <w:webHidden/>
          </w:rPr>
        </w:r>
        <w:r>
          <w:rPr>
            <w:webHidden/>
          </w:rPr>
          <w:fldChar w:fldCharType="separate"/>
        </w:r>
        <w:r>
          <w:rPr>
            <w:webHidden/>
          </w:rPr>
          <w:t>17</w:t>
        </w:r>
        <w:r>
          <w:rPr>
            <w:webHidden/>
          </w:rPr>
          <w:fldChar w:fldCharType="end"/>
        </w:r>
      </w:hyperlink>
    </w:p>
    <w:p w14:paraId="3B0E5790" w14:textId="4D684D44"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79" w:history="1">
        <w:r w:rsidRPr="00337CFD">
          <w:rPr>
            <w:rStyle w:val="Hyperlink"/>
            <w14:scene3d>
              <w14:camera w14:prst="orthographicFront"/>
              <w14:lightRig w14:rig="threePt" w14:dir="t">
                <w14:rot w14:lat="0" w14:lon="0" w14:rev="0"/>
              </w14:lightRig>
            </w14:scene3d>
          </w:rPr>
          <w:t>4.1.</w:t>
        </w:r>
        <w:r w:rsidRPr="00337CFD">
          <w:rPr>
            <w:rStyle w:val="Hyperlink"/>
          </w:rPr>
          <w:t xml:space="preserve"> Kvietimo duomenų peržiūra</w:t>
        </w:r>
        <w:r>
          <w:rPr>
            <w:webHidden/>
          </w:rPr>
          <w:tab/>
        </w:r>
        <w:r>
          <w:rPr>
            <w:webHidden/>
          </w:rPr>
          <w:fldChar w:fldCharType="begin"/>
        </w:r>
        <w:r>
          <w:rPr>
            <w:webHidden/>
          </w:rPr>
          <w:instrText xml:space="preserve"> PAGEREF _Toc172618879 \h </w:instrText>
        </w:r>
        <w:r>
          <w:rPr>
            <w:webHidden/>
          </w:rPr>
        </w:r>
        <w:r>
          <w:rPr>
            <w:webHidden/>
          </w:rPr>
          <w:fldChar w:fldCharType="separate"/>
        </w:r>
        <w:r>
          <w:rPr>
            <w:webHidden/>
          </w:rPr>
          <w:t>17</w:t>
        </w:r>
        <w:r>
          <w:rPr>
            <w:webHidden/>
          </w:rPr>
          <w:fldChar w:fldCharType="end"/>
        </w:r>
      </w:hyperlink>
    </w:p>
    <w:p w14:paraId="30420C99" w14:textId="2288F080" w:rsidR="00467BB1" w:rsidRDefault="00467BB1">
      <w:pPr>
        <w:pStyle w:val="TOC1"/>
        <w:rPr>
          <w:rFonts w:asciiTheme="minorHAnsi" w:eastAsiaTheme="minorEastAsia" w:hAnsiTheme="minorHAnsi" w:cstheme="minorBidi"/>
          <w:b w:val="0"/>
          <w:kern w:val="2"/>
          <w:sz w:val="24"/>
          <w:szCs w:val="24"/>
          <w:lang w:eastAsia="lt-LT"/>
          <w14:ligatures w14:val="standardContextual"/>
        </w:rPr>
      </w:pPr>
      <w:hyperlink w:anchor="_Toc172618880" w:history="1">
        <w:r w:rsidRPr="00337CFD">
          <w:rPr>
            <w:rStyle w:val="Hyperlink"/>
          </w:rPr>
          <w:t>5. Projekto įgyvendinimo planai</w:t>
        </w:r>
        <w:r>
          <w:rPr>
            <w:webHidden/>
          </w:rPr>
          <w:tab/>
        </w:r>
        <w:r>
          <w:rPr>
            <w:webHidden/>
          </w:rPr>
          <w:fldChar w:fldCharType="begin"/>
        </w:r>
        <w:r>
          <w:rPr>
            <w:webHidden/>
          </w:rPr>
          <w:instrText xml:space="preserve"> PAGEREF _Toc172618880 \h </w:instrText>
        </w:r>
        <w:r>
          <w:rPr>
            <w:webHidden/>
          </w:rPr>
        </w:r>
        <w:r>
          <w:rPr>
            <w:webHidden/>
          </w:rPr>
          <w:fldChar w:fldCharType="separate"/>
        </w:r>
        <w:r>
          <w:rPr>
            <w:webHidden/>
          </w:rPr>
          <w:t>18</w:t>
        </w:r>
        <w:r>
          <w:rPr>
            <w:webHidden/>
          </w:rPr>
          <w:fldChar w:fldCharType="end"/>
        </w:r>
      </w:hyperlink>
    </w:p>
    <w:p w14:paraId="70EA28E3" w14:textId="3C690DB3"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81" w:history="1">
        <w:r w:rsidRPr="00337CFD">
          <w:rPr>
            <w:rStyle w:val="Hyperlink"/>
            <w14:scene3d>
              <w14:camera w14:prst="orthographicFront"/>
              <w14:lightRig w14:rig="threePt" w14:dir="t">
                <w14:rot w14:lat="0" w14:lon="0" w14:rev="0"/>
              </w14:lightRig>
            </w14:scene3d>
          </w:rPr>
          <w:t>5.1.</w:t>
        </w:r>
        <w:r w:rsidRPr="00337CFD">
          <w:rPr>
            <w:rStyle w:val="Hyperlink"/>
          </w:rPr>
          <w:t xml:space="preserve"> Projekto įgyvendinimo plano sukūrimas</w:t>
        </w:r>
        <w:r>
          <w:rPr>
            <w:webHidden/>
          </w:rPr>
          <w:tab/>
        </w:r>
        <w:r>
          <w:rPr>
            <w:webHidden/>
          </w:rPr>
          <w:fldChar w:fldCharType="begin"/>
        </w:r>
        <w:r>
          <w:rPr>
            <w:webHidden/>
          </w:rPr>
          <w:instrText xml:space="preserve"> PAGEREF _Toc172618881 \h </w:instrText>
        </w:r>
        <w:r>
          <w:rPr>
            <w:webHidden/>
          </w:rPr>
        </w:r>
        <w:r>
          <w:rPr>
            <w:webHidden/>
          </w:rPr>
          <w:fldChar w:fldCharType="separate"/>
        </w:r>
        <w:r>
          <w:rPr>
            <w:webHidden/>
          </w:rPr>
          <w:t>18</w:t>
        </w:r>
        <w:r>
          <w:rPr>
            <w:webHidden/>
          </w:rPr>
          <w:fldChar w:fldCharType="end"/>
        </w:r>
      </w:hyperlink>
    </w:p>
    <w:p w14:paraId="622F8E77" w14:textId="6CD7698C"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2" w:history="1">
        <w:r w:rsidRPr="00337CFD">
          <w:rPr>
            <w:rStyle w:val="Hyperlink"/>
          </w:rPr>
          <w:t>5.1.1. Projekto įgyvendinimo plano veiklų įvedimas</w:t>
        </w:r>
        <w:r>
          <w:rPr>
            <w:webHidden/>
          </w:rPr>
          <w:tab/>
        </w:r>
        <w:r>
          <w:rPr>
            <w:webHidden/>
          </w:rPr>
          <w:fldChar w:fldCharType="begin"/>
        </w:r>
        <w:r>
          <w:rPr>
            <w:webHidden/>
          </w:rPr>
          <w:instrText xml:space="preserve"> PAGEREF _Toc172618882 \h </w:instrText>
        </w:r>
        <w:r>
          <w:rPr>
            <w:webHidden/>
          </w:rPr>
        </w:r>
        <w:r>
          <w:rPr>
            <w:webHidden/>
          </w:rPr>
          <w:fldChar w:fldCharType="separate"/>
        </w:r>
        <w:r>
          <w:rPr>
            <w:webHidden/>
          </w:rPr>
          <w:t>19</w:t>
        </w:r>
        <w:r>
          <w:rPr>
            <w:webHidden/>
          </w:rPr>
          <w:fldChar w:fldCharType="end"/>
        </w:r>
      </w:hyperlink>
    </w:p>
    <w:p w14:paraId="55794AC3" w14:textId="19351D43"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3" w:history="1">
        <w:r w:rsidRPr="00337CFD">
          <w:rPr>
            <w:rStyle w:val="Hyperlink"/>
          </w:rPr>
          <w:t>5.1.2. Projekto įgyvendinimo plano rodiklių įvedimas</w:t>
        </w:r>
        <w:r>
          <w:rPr>
            <w:webHidden/>
          </w:rPr>
          <w:tab/>
        </w:r>
        <w:r>
          <w:rPr>
            <w:webHidden/>
          </w:rPr>
          <w:fldChar w:fldCharType="begin"/>
        </w:r>
        <w:r>
          <w:rPr>
            <w:webHidden/>
          </w:rPr>
          <w:instrText xml:space="preserve"> PAGEREF _Toc172618883 \h </w:instrText>
        </w:r>
        <w:r>
          <w:rPr>
            <w:webHidden/>
          </w:rPr>
        </w:r>
        <w:r>
          <w:rPr>
            <w:webHidden/>
          </w:rPr>
          <w:fldChar w:fldCharType="separate"/>
        </w:r>
        <w:r>
          <w:rPr>
            <w:webHidden/>
          </w:rPr>
          <w:t>21</w:t>
        </w:r>
        <w:r>
          <w:rPr>
            <w:webHidden/>
          </w:rPr>
          <w:fldChar w:fldCharType="end"/>
        </w:r>
      </w:hyperlink>
    </w:p>
    <w:p w14:paraId="29360B62" w14:textId="3F4DCA11"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4" w:history="1">
        <w:r w:rsidRPr="00337CFD">
          <w:rPr>
            <w:rStyle w:val="Hyperlink"/>
          </w:rPr>
          <w:t>5.1.3. Projekto įgyvendinimo plano finansavimo duomenų įvedimas</w:t>
        </w:r>
        <w:r>
          <w:rPr>
            <w:webHidden/>
          </w:rPr>
          <w:tab/>
        </w:r>
        <w:r>
          <w:rPr>
            <w:webHidden/>
          </w:rPr>
          <w:fldChar w:fldCharType="begin"/>
        </w:r>
        <w:r>
          <w:rPr>
            <w:webHidden/>
          </w:rPr>
          <w:instrText xml:space="preserve"> PAGEREF _Toc172618884 \h </w:instrText>
        </w:r>
        <w:r>
          <w:rPr>
            <w:webHidden/>
          </w:rPr>
        </w:r>
        <w:r>
          <w:rPr>
            <w:webHidden/>
          </w:rPr>
          <w:fldChar w:fldCharType="separate"/>
        </w:r>
        <w:r>
          <w:rPr>
            <w:webHidden/>
          </w:rPr>
          <w:t>21</w:t>
        </w:r>
        <w:r>
          <w:rPr>
            <w:webHidden/>
          </w:rPr>
          <w:fldChar w:fldCharType="end"/>
        </w:r>
      </w:hyperlink>
    </w:p>
    <w:p w14:paraId="195F81B3" w14:textId="1C758755"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5" w:history="1">
        <w:r w:rsidRPr="00337CFD">
          <w:rPr>
            <w:rStyle w:val="Hyperlink"/>
          </w:rPr>
          <w:t>5.1.4. Projekto įgyvendinimo plano informacija dvigubo finansavimo įvedimas</w:t>
        </w:r>
        <w:r>
          <w:rPr>
            <w:webHidden/>
          </w:rPr>
          <w:tab/>
        </w:r>
        <w:r>
          <w:rPr>
            <w:webHidden/>
          </w:rPr>
          <w:fldChar w:fldCharType="begin"/>
        </w:r>
        <w:r>
          <w:rPr>
            <w:webHidden/>
          </w:rPr>
          <w:instrText xml:space="preserve"> PAGEREF _Toc172618885 \h </w:instrText>
        </w:r>
        <w:r>
          <w:rPr>
            <w:webHidden/>
          </w:rPr>
        </w:r>
        <w:r>
          <w:rPr>
            <w:webHidden/>
          </w:rPr>
          <w:fldChar w:fldCharType="separate"/>
        </w:r>
        <w:r>
          <w:rPr>
            <w:webHidden/>
          </w:rPr>
          <w:t>23</w:t>
        </w:r>
        <w:r>
          <w:rPr>
            <w:webHidden/>
          </w:rPr>
          <w:fldChar w:fldCharType="end"/>
        </w:r>
      </w:hyperlink>
    </w:p>
    <w:p w14:paraId="7FFF745C" w14:textId="374F61DB"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6" w:history="1">
        <w:r w:rsidRPr="00337CFD">
          <w:rPr>
            <w:rStyle w:val="Hyperlink"/>
          </w:rPr>
          <w:t>5.1.5. Projekto įgyvendinimo plano matomumo ir informavimo įvedimas</w:t>
        </w:r>
        <w:r>
          <w:rPr>
            <w:webHidden/>
          </w:rPr>
          <w:tab/>
        </w:r>
        <w:r>
          <w:rPr>
            <w:webHidden/>
          </w:rPr>
          <w:fldChar w:fldCharType="begin"/>
        </w:r>
        <w:r>
          <w:rPr>
            <w:webHidden/>
          </w:rPr>
          <w:instrText xml:space="preserve"> PAGEREF _Toc172618886 \h </w:instrText>
        </w:r>
        <w:r>
          <w:rPr>
            <w:webHidden/>
          </w:rPr>
        </w:r>
        <w:r>
          <w:rPr>
            <w:webHidden/>
          </w:rPr>
          <w:fldChar w:fldCharType="separate"/>
        </w:r>
        <w:r>
          <w:rPr>
            <w:webHidden/>
          </w:rPr>
          <w:t>23</w:t>
        </w:r>
        <w:r>
          <w:rPr>
            <w:webHidden/>
          </w:rPr>
          <w:fldChar w:fldCharType="end"/>
        </w:r>
      </w:hyperlink>
    </w:p>
    <w:p w14:paraId="061FE071" w14:textId="35350F7D"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7" w:history="1">
        <w:r w:rsidRPr="00337CFD">
          <w:rPr>
            <w:rStyle w:val="Hyperlink"/>
          </w:rPr>
          <w:t>5.1.6. Projekto įgyvendinimo plano pirkimo plano pildymas</w:t>
        </w:r>
        <w:r>
          <w:rPr>
            <w:webHidden/>
          </w:rPr>
          <w:tab/>
        </w:r>
        <w:r>
          <w:rPr>
            <w:webHidden/>
          </w:rPr>
          <w:fldChar w:fldCharType="begin"/>
        </w:r>
        <w:r>
          <w:rPr>
            <w:webHidden/>
          </w:rPr>
          <w:instrText xml:space="preserve"> PAGEREF _Toc172618887 \h </w:instrText>
        </w:r>
        <w:r>
          <w:rPr>
            <w:webHidden/>
          </w:rPr>
        </w:r>
        <w:r>
          <w:rPr>
            <w:webHidden/>
          </w:rPr>
          <w:fldChar w:fldCharType="separate"/>
        </w:r>
        <w:r>
          <w:rPr>
            <w:webHidden/>
          </w:rPr>
          <w:t>25</w:t>
        </w:r>
        <w:r>
          <w:rPr>
            <w:webHidden/>
          </w:rPr>
          <w:fldChar w:fldCharType="end"/>
        </w:r>
      </w:hyperlink>
    </w:p>
    <w:p w14:paraId="0FF1FBA3" w14:textId="313EA0BC"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8" w:history="1">
        <w:r w:rsidRPr="00337CFD">
          <w:rPr>
            <w:rStyle w:val="Hyperlink"/>
          </w:rPr>
          <w:t>5.1.7. Projekto įgyvendinimo plano dokumento įkėlimas</w:t>
        </w:r>
        <w:r>
          <w:rPr>
            <w:webHidden/>
          </w:rPr>
          <w:tab/>
        </w:r>
        <w:r>
          <w:rPr>
            <w:webHidden/>
          </w:rPr>
          <w:fldChar w:fldCharType="begin"/>
        </w:r>
        <w:r>
          <w:rPr>
            <w:webHidden/>
          </w:rPr>
          <w:instrText xml:space="preserve"> PAGEREF _Toc172618888 \h </w:instrText>
        </w:r>
        <w:r>
          <w:rPr>
            <w:webHidden/>
          </w:rPr>
        </w:r>
        <w:r>
          <w:rPr>
            <w:webHidden/>
          </w:rPr>
          <w:fldChar w:fldCharType="separate"/>
        </w:r>
        <w:r>
          <w:rPr>
            <w:webHidden/>
          </w:rPr>
          <w:t>27</w:t>
        </w:r>
        <w:r>
          <w:rPr>
            <w:webHidden/>
          </w:rPr>
          <w:fldChar w:fldCharType="end"/>
        </w:r>
      </w:hyperlink>
    </w:p>
    <w:p w14:paraId="514F529D" w14:textId="20E3F858"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89" w:history="1">
        <w:r w:rsidRPr="00337CFD">
          <w:rPr>
            <w:rStyle w:val="Hyperlink"/>
          </w:rPr>
          <w:t>5.1.8. Projekto įgyvendinimo plano projekto aprašymo pildymas</w:t>
        </w:r>
        <w:r>
          <w:rPr>
            <w:webHidden/>
          </w:rPr>
          <w:tab/>
        </w:r>
        <w:r>
          <w:rPr>
            <w:webHidden/>
          </w:rPr>
          <w:fldChar w:fldCharType="begin"/>
        </w:r>
        <w:r>
          <w:rPr>
            <w:webHidden/>
          </w:rPr>
          <w:instrText xml:space="preserve"> PAGEREF _Toc172618889 \h </w:instrText>
        </w:r>
        <w:r>
          <w:rPr>
            <w:webHidden/>
          </w:rPr>
        </w:r>
        <w:r>
          <w:rPr>
            <w:webHidden/>
          </w:rPr>
          <w:fldChar w:fldCharType="separate"/>
        </w:r>
        <w:r>
          <w:rPr>
            <w:webHidden/>
          </w:rPr>
          <w:t>28</w:t>
        </w:r>
        <w:r>
          <w:rPr>
            <w:webHidden/>
          </w:rPr>
          <w:fldChar w:fldCharType="end"/>
        </w:r>
      </w:hyperlink>
    </w:p>
    <w:p w14:paraId="6B2125ED" w14:textId="02EC555A"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90" w:history="1">
        <w:r w:rsidRPr="00337CFD">
          <w:rPr>
            <w:rStyle w:val="Hyperlink"/>
          </w:rPr>
          <w:t>5.1.9. Projekto įgyvendinimo plano mokymų grafiko įrašo kūrimas</w:t>
        </w:r>
        <w:r>
          <w:rPr>
            <w:webHidden/>
          </w:rPr>
          <w:tab/>
        </w:r>
        <w:r>
          <w:rPr>
            <w:webHidden/>
          </w:rPr>
          <w:fldChar w:fldCharType="begin"/>
        </w:r>
        <w:r>
          <w:rPr>
            <w:webHidden/>
          </w:rPr>
          <w:instrText xml:space="preserve"> PAGEREF _Toc172618890 \h </w:instrText>
        </w:r>
        <w:r>
          <w:rPr>
            <w:webHidden/>
          </w:rPr>
        </w:r>
        <w:r>
          <w:rPr>
            <w:webHidden/>
          </w:rPr>
          <w:fldChar w:fldCharType="separate"/>
        </w:r>
        <w:r>
          <w:rPr>
            <w:webHidden/>
          </w:rPr>
          <w:t>30</w:t>
        </w:r>
        <w:r>
          <w:rPr>
            <w:webHidden/>
          </w:rPr>
          <w:fldChar w:fldCharType="end"/>
        </w:r>
      </w:hyperlink>
    </w:p>
    <w:p w14:paraId="71B8ED94" w14:textId="0231F3EB"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91" w:history="1">
        <w:r w:rsidRPr="00337CFD">
          <w:rPr>
            <w:rStyle w:val="Hyperlink"/>
          </w:rPr>
          <w:t>5.1.10. Projekto įgyvendinimo plano išlaidų supaprastinimų įvedimas</w:t>
        </w:r>
        <w:r>
          <w:rPr>
            <w:webHidden/>
          </w:rPr>
          <w:tab/>
        </w:r>
        <w:r>
          <w:rPr>
            <w:webHidden/>
          </w:rPr>
          <w:fldChar w:fldCharType="begin"/>
        </w:r>
        <w:r>
          <w:rPr>
            <w:webHidden/>
          </w:rPr>
          <w:instrText xml:space="preserve"> PAGEREF _Toc172618891 \h </w:instrText>
        </w:r>
        <w:r>
          <w:rPr>
            <w:webHidden/>
          </w:rPr>
        </w:r>
        <w:r>
          <w:rPr>
            <w:webHidden/>
          </w:rPr>
          <w:fldChar w:fldCharType="separate"/>
        </w:r>
        <w:r>
          <w:rPr>
            <w:webHidden/>
          </w:rPr>
          <w:t>31</w:t>
        </w:r>
        <w:r>
          <w:rPr>
            <w:webHidden/>
          </w:rPr>
          <w:fldChar w:fldCharType="end"/>
        </w:r>
      </w:hyperlink>
    </w:p>
    <w:p w14:paraId="5E7F49F7" w14:textId="2C10E4F3"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92" w:history="1">
        <w:r w:rsidRPr="00337CFD">
          <w:rPr>
            <w:rStyle w:val="Hyperlink"/>
            <w14:scene3d>
              <w14:camera w14:prst="orthographicFront"/>
              <w14:lightRig w14:rig="threePt" w14:dir="t">
                <w14:rot w14:lat="0" w14:lon="0" w14:rev="0"/>
              </w14:lightRig>
            </w14:scene3d>
          </w:rPr>
          <w:t>5.2.</w:t>
        </w:r>
        <w:r w:rsidRPr="00337CFD">
          <w:rPr>
            <w:rStyle w:val="Hyperlink"/>
          </w:rPr>
          <w:t xml:space="preserve"> Projekto įgyvendinimo plano pateikimas</w:t>
        </w:r>
        <w:r>
          <w:rPr>
            <w:webHidden/>
          </w:rPr>
          <w:tab/>
        </w:r>
        <w:r>
          <w:rPr>
            <w:webHidden/>
          </w:rPr>
          <w:fldChar w:fldCharType="begin"/>
        </w:r>
        <w:r>
          <w:rPr>
            <w:webHidden/>
          </w:rPr>
          <w:instrText xml:space="preserve"> PAGEREF _Toc172618892 \h </w:instrText>
        </w:r>
        <w:r>
          <w:rPr>
            <w:webHidden/>
          </w:rPr>
        </w:r>
        <w:r>
          <w:rPr>
            <w:webHidden/>
          </w:rPr>
          <w:fldChar w:fldCharType="separate"/>
        </w:r>
        <w:r>
          <w:rPr>
            <w:webHidden/>
          </w:rPr>
          <w:t>32</w:t>
        </w:r>
        <w:r>
          <w:rPr>
            <w:webHidden/>
          </w:rPr>
          <w:fldChar w:fldCharType="end"/>
        </w:r>
      </w:hyperlink>
    </w:p>
    <w:p w14:paraId="544564AB" w14:textId="0B287834" w:rsidR="00467BB1" w:rsidRDefault="00467BB1">
      <w:pPr>
        <w:pStyle w:val="TOC1"/>
        <w:rPr>
          <w:rFonts w:asciiTheme="minorHAnsi" w:eastAsiaTheme="minorEastAsia" w:hAnsiTheme="minorHAnsi" w:cstheme="minorBidi"/>
          <w:b w:val="0"/>
          <w:kern w:val="2"/>
          <w:sz w:val="24"/>
          <w:szCs w:val="24"/>
          <w:lang w:eastAsia="lt-LT"/>
          <w14:ligatures w14:val="standardContextual"/>
        </w:rPr>
      </w:pPr>
      <w:hyperlink w:anchor="_Toc172618893" w:history="1">
        <w:r w:rsidRPr="00337CFD">
          <w:rPr>
            <w:rStyle w:val="Hyperlink"/>
          </w:rPr>
          <w:t>6. Projektai</w:t>
        </w:r>
        <w:r>
          <w:rPr>
            <w:webHidden/>
          </w:rPr>
          <w:tab/>
        </w:r>
        <w:r>
          <w:rPr>
            <w:webHidden/>
          </w:rPr>
          <w:fldChar w:fldCharType="begin"/>
        </w:r>
        <w:r>
          <w:rPr>
            <w:webHidden/>
          </w:rPr>
          <w:instrText xml:space="preserve"> PAGEREF _Toc172618893 \h </w:instrText>
        </w:r>
        <w:r>
          <w:rPr>
            <w:webHidden/>
          </w:rPr>
        </w:r>
        <w:r>
          <w:rPr>
            <w:webHidden/>
          </w:rPr>
          <w:fldChar w:fldCharType="separate"/>
        </w:r>
        <w:r>
          <w:rPr>
            <w:webHidden/>
          </w:rPr>
          <w:t>34</w:t>
        </w:r>
        <w:r>
          <w:rPr>
            <w:webHidden/>
          </w:rPr>
          <w:fldChar w:fldCharType="end"/>
        </w:r>
      </w:hyperlink>
    </w:p>
    <w:p w14:paraId="0533C918" w14:textId="58FC12FD"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94" w:history="1">
        <w:r w:rsidRPr="00337CFD">
          <w:rPr>
            <w:rStyle w:val="Hyperlink"/>
            <w14:scene3d>
              <w14:camera w14:prst="orthographicFront"/>
              <w14:lightRig w14:rig="threePt" w14:dir="t">
                <w14:rot w14:lat="0" w14:lon="0" w14:rev="0"/>
              </w14:lightRig>
            </w14:scene3d>
          </w:rPr>
          <w:t>6.1.</w:t>
        </w:r>
        <w:r w:rsidRPr="00337CFD">
          <w:rPr>
            <w:rStyle w:val="Hyperlink"/>
          </w:rPr>
          <w:t xml:space="preserve"> Projekto sutartis</w:t>
        </w:r>
        <w:r>
          <w:rPr>
            <w:webHidden/>
          </w:rPr>
          <w:tab/>
        </w:r>
        <w:r>
          <w:rPr>
            <w:webHidden/>
          </w:rPr>
          <w:fldChar w:fldCharType="begin"/>
        </w:r>
        <w:r>
          <w:rPr>
            <w:webHidden/>
          </w:rPr>
          <w:instrText xml:space="preserve"> PAGEREF _Toc172618894 \h </w:instrText>
        </w:r>
        <w:r>
          <w:rPr>
            <w:webHidden/>
          </w:rPr>
        </w:r>
        <w:r>
          <w:rPr>
            <w:webHidden/>
          </w:rPr>
          <w:fldChar w:fldCharType="separate"/>
        </w:r>
        <w:r>
          <w:rPr>
            <w:webHidden/>
          </w:rPr>
          <w:t>34</w:t>
        </w:r>
        <w:r>
          <w:rPr>
            <w:webHidden/>
          </w:rPr>
          <w:fldChar w:fldCharType="end"/>
        </w:r>
      </w:hyperlink>
    </w:p>
    <w:p w14:paraId="2EB65072" w14:textId="101DD524"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95" w:history="1">
        <w:r w:rsidRPr="00337CFD">
          <w:rPr>
            <w:rStyle w:val="Hyperlink"/>
          </w:rPr>
          <w:t>6.1.1. Projekto sutarties patvirtinimas</w:t>
        </w:r>
        <w:r>
          <w:rPr>
            <w:webHidden/>
          </w:rPr>
          <w:tab/>
        </w:r>
        <w:r>
          <w:rPr>
            <w:webHidden/>
          </w:rPr>
          <w:fldChar w:fldCharType="begin"/>
        </w:r>
        <w:r>
          <w:rPr>
            <w:webHidden/>
          </w:rPr>
          <w:instrText xml:space="preserve"> PAGEREF _Toc172618895 \h </w:instrText>
        </w:r>
        <w:r>
          <w:rPr>
            <w:webHidden/>
          </w:rPr>
        </w:r>
        <w:r>
          <w:rPr>
            <w:webHidden/>
          </w:rPr>
          <w:fldChar w:fldCharType="separate"/>
        </w:r>
        <w:r>
          <w:rPr>
            <w:webHidden/>
          </w:rPr>
          <w:t>34</w:t>
        </w:r>
        <w:r>
          <w:rPr>
            <w:webHidden/>
          </w:rPr>
          <w:fldChar w:fldCharType="end"/>
        </w:r>
      </w:hyperlink>
    </w:p>
    <w:p w14:paraId="2338FE22" w14:textId="77A9ECE7"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96" w:history="1">
        <w:r w:rsidRPr="00337CFD">
          <w:rPr>
            <w:rStyle w:val="Hyperlink"/>
          </w:rPr>
          <w:t>6.1.2. Projekto sutarties grąžinimas</w:t>
        </w:r>
        <w:r>
          <w:rPr>
            <w:webHidden/>
          </w:rPr>
          <w:tab/>
        </w:r>
        <w:r>
          <w:rPr>
            <w:webHidden/>
          </w:rPr>
          <w:fldChar w:fldCharType="begin"/>
        </w:r>
        <w:r>
          <w:rPr>
            <w:webHidden/>
          </w:rPr>
          <w:instrText xml:space="preserve"> PAGEREF _Toc172618896 \h </w:instrText>
        </w:r>
        <w:r>
          <w:rPr>
            <w:webHidden/>
          </w:rPr>
        </w:r>
        <w:r>
          <w:rPr>
            <w:webHidden/>
          </w:rPr>
          <w:fldChar w:fldCharType="separate"/>
        </w:r>
        <w:r>
          <w:rPr>
            <w:webHidden/>
          </w:rPr>
          <w:t>36</w:t>
        </w:r>
        <w:r>
          <w:rPr>
            <w:webHidden/>
          </w:rPr>
          <w:fldChar w:fldCharType="end"/>
        </w:r>
      </w:hyperlink>
    </w:p>
    <w:p w14:paraId="5C7A1439" w14:textId="5F53C490"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97" w:history="1">
        <w:r w:rsidRPr="00337CFD">
          <w:rPr>
            <w:rStyle w:val="Hyperlink"/>
          </w:rPr>
          <w:t>6.1.3. Projekto sutarties keitimo inicijavimas</w:t>
        </w:r>
        <w:r>
          <w:rPr>
            <w:webHidden/>
          </w:rPr>
          <w:tab/>
        </w:r>
        <w:r>
          <w:rPr>
            <w:webHidden/>
          </w:rPr>
          <w:fldChar w:fldCharType="begin"/>
        </w:r>
        <w:r>
          <w:rPr>
            <w:webHidden/>
          </w:rPr>
          <w:instrText xml:space="preserve"> PAGEREF _Toc172618897 \h </w:instrText>
        </w:r>
        <w:r>
          <w:rPr>
            <w:webHidden/>
          </w:rPr>
        </w:r>
        <w:r>
          <w:rPr>
            <w:webHidden/>
          </w:rPr>
          <w:fldChar w:fldCharType="separate"/>
        </w:r>
        <w:r>
          <w:rPr>
            <w:webHidden/>
          </w:rPr>
          <w:t>37</w:t>
        </w:r>
        <w:r>
          <w:rPr>
            <w:webHidden/>
          </w:rPr>
          <w:fldChar w:fldCharType="end"/>
        </w:r>
      </w:hyperlink>
    </w:p>
    <w:p w14:paraId="5266BF8C" w14:textId="059DF08C"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898" w:history="1">
        <w:r w:rsidRPr="00337CFD">
          <w:rPr>
            <w:rStyle w:val="Hyperlink"/>
          </w:rPr>
          <w:t>6.1.4. Projekto sutarties pakeitimo tikslinimas</w:t>
        </w:r>
        <w:r>
          <w:rPr>
            <w:webHidden/>
          </w:rPr>
          <w:tab/>
        </w:r>
        <w:r>
          <w:rPr>
            <w:webHidden/>
          </w:rPr>
          <w:fldChar w:fldCharType="begin"/>
        </w:r>
        <w:r>
          <w:rPr>
            <w:webHidden/>
          </w:rPr>
          <w:instrText xml:space="preserve"> PAGEREF _Toc172618898 \h </w:instrText>
        </w:r>
        <w:r>
          <w:rPr>
            <w:webHidden/>
          </w:rPr>
        </w:r>
        <w:r>
          <w:rPr>
            <w:webHidden/>
          </w:rPr>
          <w:fldChar w:fldCharType="separate"/>
        </w:r>
        <w:r>
          <w:rPr>
            <w:webHidden/>
          </w:rPr>
          <w:t>39</w:t>
        </w:r>
        <w:r>
          <w:rPr>
            <w:webHidden/>
          </w:rPr>
          <w:fldChar w:fldCharType="end"/>
        </w:r>
      </w:hyperlink>
    </w:p>
    <w:p w14:paraId="4ACF4CD4" w14:textId="6DA5C77F"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899" w:history="1">
        <w:r w:rsidRPr="00337CFD">
          <w:rPr>
            <w:rStyle w:val="Hyperlink"/>
            <w14:scene3d>
              <w14:camera w14:prst="orthographicFront"/>
              <w14:lightRig w14:rig="threePt" w14:dir="t">
                <w14:rot w14:lat="0" w14:lon="0" w14:rev="0"/>
              </w14:lightRig>
            </w14:scene3d>
          </w:rPr>
          <w:t>6.2.</w:t>
        </w:r>
        <w:r w:rsidRPr="00337CFD">
          <w:rPr>
            <w:rStyle w:val="Hyperlink"/>
          </w:rPr>
          <w:t xml:space="preserve"> Pirkimų planas</w:t>
        </w:r>
        <w:r>
          <w:rPr>
            <w:webHidden/>
          </w:rPr>
          <w:tab/>
        </w:r>
        <w:r>
          <w:rPr>
            <w:webHidden/>
          </w:rPr>
          <w:fldChar w:fldCharType="begin"/>
        </w:r>
        <w:r>
          <w:rPr>
            <w:webHidden/>
          </w:rPr>
          <w:instrText xml:space="preserve"> PAGEREF _Toc172618899 \h </w:instrText>
        </w:r>
        <w:r>
          <w:rPr>
            <w:webHidden/>
          </w:rPr>
        </w:r>
        <w:r>
          <w:rPr>
            <w:webHidden/>
          </w:rPr>
          <w:fldChar w:fldCharType="separate"/>
        </w:r>
        <w:r>
          <w:rPr>
            <w:webHidden/>
          </w:rPr>
          <w:t>41</w:t>
        </w:r>
        <w:r>
          <w:rPr>
            <w:webHidden/>
          </w:rPr>
          <w:fldChar w:fldCharType="end"/>
        </w:r>
      </w:hyperlink>
    </w:p>
    <w:p w14:paraId="0DC33B3C" w14:textId="065C618E"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0" w:history="1">
        <w:r w:rsidRPr="00337CFD">
          <w:rPr>
            <w:rStyle w:val="Hyperlink"/>
          </w:rPr>
          <w:t>6.2.1. Pirkimų plano teikimas derinimui</w:t>
        </w:r>
        <w:r>
          <w:rPr>
            <w:webHidden/>
          </w:rPr>
          <w:tab/>
        </w:r>
        <w:r>
          <w:rPr>
            <w:webHidden/>
          </w:rPr>
          <w:fldChar w:fldCharType="begin"/>
        </w:r>
        <w:r>
          <w:rPr>
            <w:webHidden/>
          </w:rPr>
          <w:instrText xml:space="preserve"> PAGEREF _Toc172618900 \h </w:instrText>
        </w:r>
        <w:r>
          <w:rPr>
            <w:webHidden/>
          </w:rPr>
        </w:r>
        <w:r>
          <w:rPr>
            <w:webHidden/>
          </w:rPr>
          <w:fldChar w:fldCharType="separate"/>
        </w:r>
        <w:r>
          <w:rPr>
            <w:webHidden/>
          </w:rPr>
          <w:t>41</w:t>
        </w:r>
        <w:r>
          <w:rPr>
            <w:webHidden/>
          </w:rPr>
          <w:fldChar w:fldCharType="end"/>
        </w:r>
      </w:hyperlink>
    </w:p>
    <w:p w14:paraId="15C41496" w14:textId="6C6DC0E5"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1" w:history="1">
        <w:r w:rsidRPr="00337CFD">
          <w:rPr>
            <w:rStyle w:val="Hyperlink"/>
          </w:rPr>
          <w:t>6.2.2. Pastabų pirkimų planui peržiūrėjimas</w:t>
        </w:r>
        <w:r>
          <w:rPr>
            <w:webHidden/>
          </w:rPr>
          <w:tab/>
        </w:r>
        <w:r>
          <w:rPr>
            <w:webHidden/>
          </w:rPr>
          <w:fldChar w:fldCharType="begin"/>
        </w:r>
        <w:r>
          <w:rPr>
            <w:webHidden/>
          </w:rPr>
          <w:instrText xml:space="preserve"> PAGEREF _Toc172618901 \h </w:instrText>
        </w:r>
        <w:r>
          <w:rPr>
            <w:webHidden/>
          </w:rPr>
        </w:r>
        <w:r>
          <w:rPr>
            <w:webHidden/>
          </w:rPr>
          <w:fldChar w:fldCharType="separate"/>
        </w:r>
        <w:r>
          <w:rPr>
            <w:webHidden/>
          </w:rPr>
          <w:t>41</w:t>
        </w:r>
        <w:r>
          <w:rPr>
            <w:webHidden/>
          </w:rPr>
          <w:fldChar w:fldCharType="end"/>
        </w:r>
      </w:hyperlink>
    </w:p>
    <w:p w14:paraId="1E568347" w14:textId="60D1D636"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2" w:history="1">
        <w:r w:rsidRPr="00337CFD">
          <w:rPr>
            <w:rStyle w:val="Hyperlink"/>
          </w:rPr>
          <w:t>6.2.3. Naujo pirkimo registravimas</w:t>
        </w:r>
        <w:r>
          <w:rPr>
            <w:webHidden/>
          </w:rPr>
          <w:tab/>
        </w:r>
        <w:r>
          <w:rPr>
            <w:webHidden/>
          </w:rPr>
          <w:fldChar w:fldCharType="begin"/>
        </w:r>
        <w:r>
          <w:rPr>
            <w:webHidden/>
          </w:rPr>
          <w:instrText xml:space="preserve"> PAGEREF _Toc172618902 \h </w:instrText>
        </w:r>
        <w:r>
          <w:rPr>
            <w:webHidden/>
          </w:rPr>
        </w:r>
        <w:r>
          <w:rPr>
            <w:webHidden/>
          </w:rPr>
          <w:fldChar w:fldCharType="separate"/>
        </w:r>
        <w:r>
          <w:rPr>
            <w:webHidden/>
          </w:rPr>
          <w:t>42</w:t>
        </w:r>
        <w:r>
          <w:rPr>
            <w:webHidden/>
          </w:rPr>
          <w:fldChar w:fldCharType="end"/>
        </w:r>
      </w:hyperlink>
    </w:p>
    <w:p w14:paraId="77F70AE3" w14:textId="5F2C6D36"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3" w:history="1">
        <w:r w:rsidRPr="00337CFD">
          <w:rPr>
            <w:rStyle w:val="Hyperlink"/>
          </w:rPr>
          <w:t>6.2.4. Sutarties su tiekėju kūrimas</w:t>
        </w:r>
        <w:r>
          <w:rPr>
            <w:webHidden/>
          </w:rPr>
          <w:tab/>
        </w:r>
        <w:r>
          <w:rPr>
            <w:webHidden/>
          </w:rPr>
          <w:fldChar w:fldCharType="begin"/>
        </w:r>
        <w:r>
          <w:rPr>
            <w:webHidden/>
          </w:rPr>
          <w:instrText xml:space="preserve"> PAGEREF _Toc172618903 \h </w:instrText>
        </w:r>
        <w:r>
          <w:rPr>
            <w:webHidden/>
          </w:rPr>
        </w:r>
        <w:r>
          <w:rPr>
            <w:webHidden/>
          </w:rPr>
          <w:fldChar w:fldCharType="separate"/>
        </w:r>
        <w:r>
          <w:rPr>
            <w:webHidden/>
          </w:rPr>
          <w:t>43</w:t>
        </w:r>
        <w:r>
          <w:rPr>
            <w:webHidden/>
          </w:rPr>
          <w:fldChar w:fldCharType="end"/>
        </w:r>
      </w:hyperlink>
    </w:p>
    <w:p w14:paraId="5B69AD56" w14:textId="6CAE6D09"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04" w:history="1">
        <w:r w:rsidRPr="00337CFD">
          <w:rPr>
            <w:rStyle w:val="Hyperlink"/>
            <w14:scene3d>
              <w14:camera w14:prst="orthographicFront"/>
              <w14:lightRig w14:rig="threePt" w14:dir="t">
                <w14:rot w14:lat="0" w14:lon="0" w14:rev="0"/>
              </w14:lightRig>
            </w14:scene3d>
          </w:rPr>
          <w:t>6.2.4.1.</w:t>
        </w:r>
        <w:r w:rsidRPr="00337CFD">
          <w:rPr>
            <w:rStyle w:val="Hyperlink"/>
          </w:rPr>
          <w:t xml:space="preserve"> Naujos sutarties su tiekėju registravimas pirkime</w:t>
        </w:r>
        <w:r>
          <w:rPr>
            <w:webHidden/>
          </w:rPr>
          <w:tab/>
        </w:r>
        <w:r>
          <w:rPr>
            <w:webHidden/>
          </w:rPr>
          <w:fldChar w:fldCharType="begin"/>
        </w:r>
        <w:r>
          <w:rPr>
            <w:webHidden/>
          </w:rPr>
          <w:instrText xml:space="preserve"> PAGEREF _Toc172618904 \h </w:instrText>
        </w:r>
        <w:r>
          <w:rPr>
            <w:webHidden/>
          </w:rPr>
        </w:r>
        <w:r>
          <w:rPr>
            <w:webHidden/>
          </w:rPr>
          <w:fldChar w:fldCharType="separate"/>
        </w:r>
        <w:r>
          <w:rPr>
            <w:webHidden/>
          </w:rPr>
          <w:t>43</w:t>
        </w:r>
        <w:r>
          <w:rPr>
            <w:webHidden/>
          </w:rPr>
          <w:fldChar w:fldCharType="end"/>
        </w:r>
      </w:hyperlink>
    </w:p>
    <w:p w14:paraId="002B944A" w14:textId="51AE2C3E"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05" w:history="1">
        <w:r w:rsidRPr="00337CFD">
          <w:rPr>
            <w:rStyle w:val="Hyperlink"/>
            <w14:scene3d>
              <w14:camera w14:prst="orthographicFront"/>
              <w14:lightRig w14:rig="threePt" w14:dir="t">
                <w14:rot w14:lat="0" w14:lon="0" w14:rev="0"/>
              </w14:lightRig>
            </w14:scene3d>
          </w:rPr>
          <w:t>6.2.4.2.</w:t>
        </w:r>
        <w:r w:rsidRPr="00337CFD">
          <w:rPr>
            <w:rStyle w:val="Hyperlink"/>
          </w:rPr>
          <w:t xml:space="preserve"> Mažos vertės sutarties registravimas</w:t>
        </w:r>
        <w:r>
          <w:rPr>
            <w:webHidden/>
          </w:rPr>
          <w:tab/>
        </w:r>
        <w:r>
          <w:rPr>
            <w:webHidden/>
          </w:rPr>
          <w:fldChar w:fldCharType="begin"/>
        </w:r>
        <w:r>
          <w:rPr>
            <w:webHidden/>
          </w:rPr>
          <w:instrText xml:space="preserve"> PAGEREF _Toc172618905 \h </w:instrText>
        </w:r>
        <w:r>
          <w:rPr>
            <w:webHidden/>
          </w:rPr>
        </w:r>
        <w:r>
          <w:rPr>
            <w:webHidden/>
          </w:rPr>
          <w:fldChar w:fldCharType="separate"/>
        </w:r>
        <w:r>
          <w:rPr>
            <w:webHidden/>
          </w:rPr>
          <w:t>43</w:t>
        </w:r>
        <w:r>
          <w:rPr>
            <w:webHidden/>
          </w:rPr>
          <w:fldChar w:fldCharType="end"/>
        </w:r>
      </w:hyperlink>
    </w:p>
    <w:p w14:paraId="22E47868" w14:textId="16D5BAC7"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906" w:history="1">
        <w:r w:rsidRPr="00337CFD">
          <w:rPr>
            <w:rStyle w:val="Hyperlink"/>
            <w14:scene3d>
              <w14:camera w14:prst="orthographicFront"/>
              <w14:lightRig w14:rig="threePt" w14:dir="t">
                <w14:rot w14:lat="0" w14:lon="0" w14:rev="0"/>
              </w14:lightRig>
            </w14:scene3d>
          </w:rPr>
          <w:t>6.3.</w:t>
        </w:r>
        <w:r w:rsidRPr="00337CFD">
          <w:rPr>
            <w:rStyle w:val="Hyperlink"/>
          </w:rPr>
          <w:t xml:space="preserve"> Mokėjimo prašymų teikimo grafikas</w:t>
        </w:r>
        <w:r>
          <w:rPr>
            <w:webHidden/>
          </w:rPr>
          <w:tab/>
        </w:r>
        <w:r>
          <w:rPr>
            <w:webHidden/>
          </w:rPr>
          <w:fldChar w:fldCharType="begin"/>
        </w:r>
        <w:r>
          <w:rPr>
            <w:webHidden/>
          </w:rPr>
          <w:instrText xml:space="preserve"> PAGEREF _Toc172618906 \h </w:instrText>
        </w:r>
        <w:r>
          <w:rPr>
            <w:webHidden/>
          </w:rPr>
        </w:r>
        <w:r>
          <w:rPr>
            <w:webHidden/>
          </w:rPr>
          <w:fldChar w:fldCharType="separate"/>
        </w:r>
        <w:r>
          <w:rPr>
            <w:webHidden/>
          </w:rPr>
          <w:t>44</w:t>
        </w:r>
        <w:r>
          <w:rPr>
            <w:webHidden/>
          </w:rPr>
          <w:fldChar w:fldCharType="end"/>
        </w:r>
      </w:hyperlink>
    </w:p>
    <w:p w14:paraId="31EBF6FD" w14:textId="6B084DE3"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7" w:history="1">
        <w:r w:rsidRPr="00337CFD">
          <w:rPr>
            <w:rStyle w:val="Hyperlink"/>
          </w:rPr>
          <w:t>6.3.1. Mokėjimo prašymų teikimo grafiko įrašo kūrimas</w:t>
        </w:r>
        <w:r>
          <w:rPr>
            <w:webHidden/>
          </w:rPr>
          <w:tab/>
        </w:r>
        <w:r>
          <w:rPr>
            <w:webHidden/>
          </w:rPr>
          <w:fldChar w:fldCharType="begin"/>
        </w:r>
        <w:r>
          <w:rPr>
            <w:webHidden/>
          </w:rPr>
          <w:instrText xml:space="preserve"> PAGEREF _Toc172618907 \h </w:instrText>
        </w:r>
        <w:r>
          <w:rPr>
            <w:webHidden/>
          </w:rPr>
        </w:r>
        <w:r>
          <w:rPr>
            <w:webHidden/>
          </w:rPr>
          <w:fldChar w:fldCharType="separate"/>
        </w:r>
        <w:r>
          <w:rPr>
            <w:webHidden/>
          </w:rPr>
          <w:t>44</w:t>
        </w:r>
        <w:r>
          <w:rPr>
            <w:webHidden/>
          </w:rPr>
          <w:fldChar w:fldCharType="end"/>
        </w:r>
      </w:hyperlink>
    </w:p>
    <w:p w14:paraId="446F1B88" w14:textId="3FEEA196"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8" w:history="1">
        <w:r w:rsidRPr="00337CFD">
          <w:rPr>
            <w:rStyle w:val="Hyperlink"/>
          </w:rPr>
          <w:t>6.3.2. Mokėjimo prašymų teikimo grafiko teikimas derinimui</w:t>
        </w:r>
        <w:r>
          <w:rPr>
            <w:webHidden/>
          </w:rPr>
          <w:tab/>
        </w:r>
        <w:r>
          <w:rPr>
            <w:webHidden/>
          </w:rPr>
          <w:fldChar w:fldCharType="begin"/>
        </w:r>
        <w:r>
          <w:rPr>
            <w:webHidden/>
          </w:rPr>
          <w:instrText xml:space="preserve"> PAGEREF _Toc172618908 \h </w:instrText>
        </w:r>
        <w:r>
          <w:rPr>
            <w:webHidden/>
          </w:rPr>
        </w:r>
        <w:r>
          <w:rPr>
            <w:webHidden/>
          </w:rPr>
          <w:fldChar w:fldCharType="separate"/>
        </w:r>
        <w:r>
          <w:rPr>
            <w:webHidden/>
          </w:rPr>
          <w:t>45</w:t>
        </w:r>
        <w:r>
          <w:rPr>
            <w:webHidden/>
          </w:rPr>
          <w:fldChar w:fldCharType="end"/>
        </w:r>
      </w:hyperlink>
    </w:p>
    <w:p w14:paraId="757FFF27" w14:textId="665FE189"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09" w:history="1">
        <w:r w:rsidRPr="00337CFD">
          <w:rPr>
            <w:rStyle w:val="Hyperlink"/>
          </w:rPr>
          <w:t>6.3.3. Mokėjimų prašymo teikimo grafiko pastabų peržiūrėjimas</w:t>
        </w:r>
        <w:r>
          <w:rPr>
            <w:webHidden/>
          </w:rPr>
          <w:tab/>
        </w:r>
        <w:r>
          <w:rPr>
            <w:webHidden/>
          </w:rPr>
          <w:fldChar w:fldCharType="begin"/>
        </w:r>
        <w:r>
          <w:rPr>
            <w:webHidden/>
          </w:rPr>
          <w:instrText xml:space="preserve"> PAGEREF _Toc172618909 \h </w:instrText>
        </w:r>
        <w:r>
          <w:rPr>
            <w:webHidden/>
          </w:rPr>
        </w:r>
        <w:r>
          <w:rPr>
            <w:webHidden/>
          </w:rPr>
          <w:fldChar w:fldCharType="separate"/>
        </w:r>
        <w:r>
          <w:rPr>
            <w:webHidden/>
          </w:rPr>
          <w:t>46</w:t>
        </w:r>
        <w:r>
          <w:rPr>
            <w:webHidden/>
          </w:rPr>
          <w:fldChar w:fldCharType="end"/>
        </w:r>
      </w:hyperlink>
    </w:p>
    <w:p w14:paraId="4A6C77B3" w14:textId="073EDC05"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910" w:history="1">
        <w:r w:rsidRPr="00337CFD">
          <w:rPr>
            <w:rStyle w:val="Hyperlink"/>
            <w14:scene3d>
              <w14:camera w14:prst="orthographicFront"/>
              <w14:lightRig w14:rig="threePt" w14:dir="t">
                <w14:rot w14:lat="0" w14:lon="0" w14:rev="0"/>
              </w14:lightRig>
            </w14:scene3d>
          </w:rPr>
          <w:t>6.4.</w:t>
        </w:r>
        <w:r w:rsidRPr="00337CFD">
          <w:rPr>
            <w:rStyle w:val="Hyperlink"/>
          </w:rPr>
          <w:t xml:space="preserve"> Mokėjimo prašymas</w:t>
        </w:r>
        <w:r>
          <w:rPr>
            <w:webHidden/>
          </w:rPr>
          <w:tab/>
        </w:r>
        <w:r>
          <w:rPr>
            <w:webHidden/>
          </w:rPr>
          <w:fldChar w:fldCharType="begin"/>
        </w:r>
        <w:r>
          <w:rPr>
            <w:webHidden/>
          </w:rPr>
          <w:instrText xml:space="preserve"> PAGEREF _Toc172618910 \h </w:instrText>
        </w:r>
        <w:r>
          <w:rPr>
            <w:webHidden/>
          </w:rPr>
        </w:r>
        <w:r>
          <w:rPr>
            <w:webHidden/>
          </w:rPr>
          <w:fldChar w:fldCharType="separate"/>
        </w:r>
        <w:r>
          <w:rPr>
            <w:webHidden/>
          </w:rPr>
          <w:t>46</w:t>
        </w:r>
        <w:r>
          <w:rPr>
            <w:webHidden/>
          </w:rPr>
          <w:fldChar w:fldCharType="end"/>
        </w:r>
      </w:hyperlink>
    </w:p>
    <w:p w14:paraId="3E38E3AC" w14:textId="0FAAD9B3"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11" w:history="1">
        <w:r w:rsidRPr="00337CFD">
          <w:rPr>
            <w:rStyle w:val="Hyperlink"/>
          </w:rPr>
          <w:t>6.4.1. PAI tipo mokėjimo prašymo pildymas</w:t>
        </w:r>
        <w:r>
          <w:rPr>
            <w:webHidden/>
          </w:rPr>
          <w:tab/>
        </w:r>
        <w:r>
          <w:rPr>
            <w:webHidden/>
          </w:rPr>
          <w:fldChar w:fldCharType="begin"/>
        </w:r>
        <w:r>
          <w:rPr>
            <w:webHidden/>
          </w:rPr>
          <w:instrText xml:space="preserve"> PAGEREF _Toc172618911 \h </w:instrText>
        </w:r>
        <w:r>
          <w:rPr>
            <w:webHidden/>
          </w:rPr>
        </w:r>
        <w:r>
          <w:rPr>
            <w:webHidden/>
          </w:rPr>
          <w:fldChar w:fldCharType="separate"/>
        </w:r>
        <w:r>
          <w:rPr>
            <w:webHidden/>
          </w:rPr>
          <w:t>46</w:t>
        </w:r>
        <w:r>
          <w:rPr>
            <w:webHidden/>
          </w:rPr>
          <w:fldChar w:fldCharType="end"/>
        </w:r>
      </w:hyperlink>
    </w:p>
    <w:p w14:paraId="27830890" w14:textId="16F6D8CF"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2" w:history="1">
        <w:r w:rsidRPr="00337CFD">
          <w:rPr>
            <w:rStyle w:val="Hyperlink"/>
            <w14:scene3d>
              <w14:camera w14:prst="orthographicFront"/>
              <w14:lightRig w14:rig="threePt" w14:dir="t">
                <w14:rot w14:lat="0" w14:lon="0" w14:rev="0"/>
              </w14:lightRig>
            </w14:scene3d>
          </w:rPr>
          <w:t>6.4.1.1.</w:t>
        </w:r>
        <w:r w:rsidRPr="00337CFD">
          <w:rPr>
            <w:rStyle w:val="Hyperlink"/>
          </w:rPr>
          <w:t xml:space="preserve"> Išlaidų detalizacijos pildymas</w:t>
        </w:r>
        <w:r>
          <w:rPr>
            <w:webHidden/>
          </w:rPr>
          <w:tab/>
        </w:r>
        <w:r>
          <w:rPr>
            <w:webHidden/>
          </w:rPr>
          <w:fldChar w:fldCharType="begin"/>
        </w:r>
        <w:r>
          <w:rPr>
            <w:webHidden/>
          </w:rPr>
          <w:instrText xml:space="preserve"> PAGEREF _Toc172618912 \h </w:instrText>
        </w:r>
        <w:r>
          <w:rPr>
            <w:webHidden/>
          </w:rPr>
        </w:r>
        <w:r>
          <w:rPr>
            <w:webHidden/>
          </w:rPr>
          <w:fldChar w:fldCharType="separate"/>
        </w:r>
        <w:r>
          <w:rPr>
            <w:webHidden/>
          </w:rPr>
          <w:t>47</w:t>
        </w:r>
        <w:r>
          <w:rPr>
            <w:webHidden/>
          </w:rPr>
          <w:fldChar w:fldCharType="end"/>
        </w:r>
      </w:hyperlink>
    </w:p>
    <w:p w14:paraId="68EC564D" w14:textId="581BA9DF"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3" w:history="1">
        <w:r w:rsidRPr="00337CFD">
          <w:rPr>
            <w:rStyle w:val="Hyperlink"/>
            <w14:scene3d>
              <w14:camera w14:prst="orthographicFront"/>
              <w14:lightRig w14:rig="threePt" w14:dir="t">
                <w14:rot w14:lat="0" w14:lon="0" w14:rev="0"/>
              </w14:lightRig>
            </w14:scene3d>
          </w:rPr>
          <w:t>6.4.1.2.</w:t>
        </w:r>
        <w:r w:rsidRPr="00337CFD">
          <w:rPr>
            <w:rStyle w:val="Hyperlink"/>
          </w:rPr>
          <w:t xml:space="preserve"> Projekto ataskaitos pildymas</w:t>
        </w:r>
        <w:r>
          <w:rPr>
            <w:webHidden/>
          </w:rPr>
          <w:tab/>
        </w:r>
        <w:r>
          <w:rPr>
            <w:webHidden/>
          </w:rPr>
          <w:fldChar w:fldCharType="begin"/>
        </w:r>
        <w:r>
          <w:rPr>
            <w:webHidden/>
          </w:rPr>
          <w:instrText xml:space="preserve"> PAGEREF _Toc172618913 \h </w:instrText>
        </w:r>
        <w:r>
          <w:rPr>
            <w:webHidden/>
          </w:rPr>
        </w:r>
        <w:r>
          <w:rPr>
            <w:webHidden/>
          </w:rPr>
          <w:fldChar w:fldCharType="separate"/>
        </w:r>
        <w:r>
          <w:rPr>
            <w:webHidden/>
          </w:rPr>
          <w:t>49</w:t>
        </w:r>
        <w:r>
          <w:rPr>
            <w:webHidden/>
          </w:rPr>
          <w:fldChar w:fldCharType="end"/>
        </w:r>
      </w:hyperlink>
    </w:p>
    <w:p w14:paraId="4DB7A795" w14:textId="3FBB0AC5"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4" w:history="1">
        <w:r w:rsidRPr="00337CFD">
          <w:rPr>
            <w:rStyle w:val="Hyperlink"/>
            <w14:scene3d>
              <w14:camera w14:prst="orthographicFront"/>
              <w14:lightRig w14:rig="threePt" w14:dir="t">
                <w14:rot w14:lat="0" w14:lon="0" w14:rev="0"/>
              </w14:lightRig>
            </w14:scene3d>
          </w:rPr>
          <w:t>6.4.1.3.</w:t>
        </w:r>
        <w:r w:rsidRPr="00337CFD">
          <w:rPr>
            <w:rStyle w:val="Hyperlink"/>
          </w:rPr>
          <w:t xml:space="preserve"> Programos rodiklių ataskaitos duomenų pildymas</w:t>
        </w:r>
        <w:r>
          <w:rPr>
            <w:webHidden/>
          </w:rPr>
          <w:tab/>
        </w:r>
        <w:r>
          <w:rPr>
            <w:webHidden/>
          </w:rPr>
          <w:fldChar w:fldCharType="begin"/>
        </w:r>
        <w:r>
          <w:rPr>
            <w:webHidden/>
          </w:rPr>
          <w:instrText xml:space="preserve"> PAGEREF _Toc172618914 \h </w:instrText>
        </w:r>
        <w:r>
          <w:rPr>
            <w:webHidden/>
          </w:rPr>
        </w:r>
        <w:r>
          <w:rPr>
            <w:webHidden/>
          </w:rPr>
          <w:fldChar w:fldCharType="separate"/>
        </w:r>
        <w:r>
          <w:rPr>
            <w:webHidden/>
          </w:rPr>
          <w:t>50</w:t>
        </w:r>
        <w:r>
          <w:rPr>
            <w:webHidden/>
          </w:rPr>
          <w:fldChar w:fldCharType="end"/>
        </w:r>
      </w:hyperlink>
    </w:p>
    <w:p w14:paraId="19A4D047" w14:textId="5D640926"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5" w:history="1">
        <w:r w:rsidRPr="00337CFD">
          <w:rPr>
            <w:rStyle w:val="Hyperlink"/>
            <w14:scene3d>
              <w14:camera w14:prst="orthographicFront"/>
              <w14:lightRig w14:rig="threePt" w14:dir="t">
                <w14:rot w14:lat="0" w14:lon="0" w14:rev="0"/>
              </w14:lightRig>
            </w14:scene3d>
          </w:rPr>
          <w:t>6.4.1.4.</w:t>
        </w:r>
        <w:r w:rsidRPr="00337CFD">
          <w:rPr>
            <w:rStyle w:val="Hyperlink"/>
          </w:rPr>
          <w:t xml:space="preserve"> Infrastruktūros informacijos pildymas</w:t>
        </w:r>
        <w:r>
          <w:rPr>
            <w:webHidden/>
          </w:rPr>
          <w:tab/>
        </w:r>
        <w:r>
          <w:rPr>
            <w:webHidden/>
          </w:rPr>
          <w:fldChar w:fldCharType="begin"/>
        </w:r>
        <w:r>
          <w:rPr>
            <w:webHidden/>
          </w:rPr>
          <w:instrText xml:space="preserve"> PAGEREF _Toc172618915 \h </w:instrText>
        </w:r>
        <w:r>
          <w:rPr>
            <w:webHidden/>
          </w:rPr>
        </w:r>
        <w:r>
          <w:rPr>
            <w:webHidden/>
          </w:rPr>
          <w:fldChar w:fldCharType="separate"/>
        </w:r>
        <w:r>
          <w:rPr>
            <w:webHidden/>
          </w:rPr>
          <w:t>51</w:t>
        </w:r>
        <w:r>
          <w:rPr>
            <w:webHidden/>
          </w:rPr>
          <w:fldChar w:fldCharType="end"/>
        </w:r>
      </w:hyperlink>
    </w:p>
    <w:p w14:paraId="62D702C4" w14:textId="6293A284"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6" w:history="1">
        <w:r w:rsidRPr="00337CFD">
          <w:rPr>
            <w:rStyle w:val="Hyperlink"/>
            <w14:scene3d>
              <w14:camera w14:prst="orthographicFront"/>
              <w14:lightRig w14:rig="threePt" w14:dir="t">
                <w14:rot w14:lat="0" w14:lon="0" w14:rev="0"/>
              </w14:lightRig>
            </w14:scene3d>
          </w:rPr>
          <w:t>6.4.1.5.</w:t>
        </w:r>
        <w:r w:rsidRPr="00337CFD">
          <w:rPr>
            <w:rStyle w:val="Hyperlink"/>
          </w:rPr>
          <w:t xml:space="preserve"> Viešųjų pirkimų duomenų pildymas</w:t>
        </w:r>
        <w:r>
          <w:rPr>
            <w:webHidden/>
          </w:rPr>
          <w:tab/>
        </w:r>
        <w:r>
          <w:rPr>
            <w:webHidden/>
          </w:rPr>
          <w:fldChar w:fldCharType="begin"/>
        </w:r>
        <w:r>
          <w:rPr>
            <w:webHidden/>
          </w:rPr>
          <w:instrText xml:space="preserve"> PAGEREF _Toc172618916 \h </w:instrText>
        </w:r>
        <w:r>
          <w:rPr>
            <w:webHidden/>
          </w:rPr>
        </w:r>
        <w:r>
          <w:rPr>
            <w:webHidden/>
          </w:rPr>
          <w:fldChar w:fldCharType="separate"/>
        </w:r>
        <w:r>
          <w:rPr>
            <w:webHidden/>
          </w:rPr>
          <w:t>52</w:t>
        </w:r>
        <w:r>
          <w:rPr>
            <w:webHidden/>
          </w:rPr>
          <w:fldChar w:fldCharType="end"/>
        </w:r>
      </w:hyperlink>
    </w:p>
    <w:p w14:paraId="6D920446" w14:textId="41AD689F"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7" w:history="1">
        <w:r w:rsidRPr="00337CFD">
          <w:rPr>
            <w:rStyle w:val="Hyperlink"/>
            <w14:scene3d>
              <w14:camera w14:prst="orthographicFront"/>
              <w14:lightRig w14:rig="threePt" w14:dir="t">
                <w14:rot w14:lat="0" w14:lon="0" w14:rev="0"/>
              </w14:lightRig>
            </w14:scene3d>
          </w:rPr>
          <w:t>6.4.1.6.</w:t>
        </w:r>
        <w:r w:rsidRPr="00337CFD">
          <w:rPr>
            <w:rStyle w:val="Hyperlink"/>
          </w:rPr>
          <w:t xml:space="preserve"> Viešinimo duomenų pildymas</w:t>
        </w:r>
        <w:r>
          <w:rPr>
            <w:webHidden/>
          </w:rPr>
          <w:tab/>
        </w:r>
        <w:r>
          <w:rPr>
            <w:webHidden/>
          </w:rPr>
          <w:fldChar w:fldCharType="begin"/>
        </w:r>
        <w:r>
          <w:rPr>
            <w:webHidden/>
          </w:rPr>
          <w:instrText xml:space="preserve"> PAGEREF _Toc172618917 \h </w:instrText>
        </w:r>
        <w:r>
          <w:rPr>
            <w:webHidden/>
          </w:rPr>
        </w:r>
        <w:r>
          <w:rPr>
            <w:webHidden/>
          </w:rPr>
          <w:fldChar w:fldCharType="separate"/>
        </w:r>
        <w:r>
          <w:rPr>
            <w:webHidden/>
          </w:rPr>
          <w:t>53</w:t>
        </w:r>
        <w:r>
          <w:rPr>
            <w:webHidden/>
          </w:rPr>
          <w:fldChar w:fldCharType="end"/>
        </w:r>
      </w:hyperlink>
    </w:p>
    <w:p w14:paraId="15BAE0ED" w14:textId="17C24B77"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8" w:history="1">
        <w:r w:rsidRPr="00337CFD">
          <w:rPr>
            <w:rStyle w:val="Hyperlink"/>
            <w14:scene3d>
              <w14:camera w14:prst="orthographicFront"/>
              <w14:lightRig w14:rig="threePt" w14:dir="t">
                <w14:rot w14:lat="0" w14:lon="0" w14:rev="0"/>
              </w14:lightRig>
            </w14:scene3d>
          </w:rPr>
          <w:t>6.4.1.7.</w:t>
        </w:r>
        <w:r w:rsidRPr="00337CFD">
          <w:rPr>
            <w:rStyle w:val="Hyperlink"/>
          </w:rPr>
          <w:t xml:space="preserve"> Informacijos apie ES teisyną pildymas</w:t>
        </w:r>
        <w:r>
          <w:rPr>
            <w:webHidden/>
          </w:rPr>
          <w:tab/>
        </w:r>
        <w:r>
          <w:rPr>
            <w:webHidden/>
          </w:rPr>
          <w:fldChar w:fldCharType="begin"/>
        </w:r>
        <w:r>
          <w:rPr>
            <w:webHidden/>
          </w:rPr>
          <w:instrText xml:space="preserve"> PAGEREF _Toc172618918 \h </w:instrText>
        </w:r>
        <w:r>
          <w:rPr>
            <w:webHidden/>
          </w:rPr>
        </w:r>
        <w:r>
          <w:rPr>
            <w:webHidden/>
          </w:rPr>
          <w:fldChar w:fldCharType="separate"/>
        </w:r>
        <w:r>
          <w:rPr>
            <w:webHidden/>
          </w:rPr>
          <w:t>54</w:t>
        </w:r>
        <w:r>
          <w:rPr>
            <w:webHidden/>
          </w:rPr>
          <w:fldChar w:fldCharType="end"/>
        </w:r>
      </w:hyperlink>
    </w:p>
    <w:p w14:paraId="3D53A25D" w14:textId="4FAC6F4E"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19" w:history="1">
        <w:r w:rsidRPr="00337CFD">
          <w:rPr>
            <w:rStyle w:val="Hyperlink"/>
            <w14:scene3d>
              <w14:camera w14:prst="orthographicFront"/>
              <w14:lightRig w14:rig="threePt" w14:dir="t">
                <w14:rot w14:lat="0" w14:lon="0" w14:rev="0"/>
              </w14:lightRig>
            </w14:scene3d>
          </w:rPr>
          <w:t>6.4.1.8.</w:t>
        </w:r>
        <w:r w:rsidRPr="00337CFD">
          <w:rPr>
            <w:rStyle w:val="Hyperlink"/>
          </w:rPr>
          <w:t xml:space="preserve"> Išlaidų supaprastinimų redagavimas</w:t>
        </w:r>
        <w:r>
          <w:rPr>
            <w:webHidden/>
          </w:rPr>
          <w:tab/>
        </w:r>
        <w:r>
          <w:rPr>
            <w:webHidden/>
          </w:rPr>
          <w:fldChar w:fldCharType="begin"/>
        </w:r>
        <w:r>
          <w:rPr>
            <w:webHidden/>
          </w:rPr>
          <w:instrText xml:space="preserve"> PAGEREF _Toc172618919 \h </w:instrText>
        </w:r>
        <w:r>
          <w:rPr>
            <w:webHidden/>
          </w:rPr>
        </w:r>
        <w:r>
          <w:rPr>
            <w:webHidden/>
          </w:rPr>
          <w:fldChar w:fldCharType="separate"/>
        </w:r>
        <w:r>
          <w:rPr>
            <w:webHidden/>
          </w:rPr>
          <w:t>54</w:t>
        </w:r>
        <w:r>
          <w:rPr>
            <w:webHidden/>
          </w:rPr>
          <w:fldChar w:fldCharType="end"/>
        </w:r>
      </w:hyperlink>
    </w:p>
    <w:p w14:paraId="4C88A173" w14:textId="52DBCEBB"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0" w:history="1">
        <w:r w:rsidRPr="00337CFD">
          <w:rPr>
            <w:rStyle w:val="Hyperlink"/>
            <w14:scene3d>
              <w14:camera w14:prst="orthographicFront"/>
              <w14:lightRig w14:rig="threePt" w14:dir="t">
                <w14:rot w14:lat="0" w14:lon="0" w14:rev="0"/>
              </w14:lightRig>
            </w14:scene3d>
          </w:rPr>
          <w:t>6.4.1.9.</w:t>
        </w:r>
        <w:r w:rsidRPr="00337CFD">
          <w:rPr>
            <w:rStyle w:val="Hyperlink"/>
          </w:rPr>
          <w:t xml:space="preserve"> Apmokėjimo tiekėjui pildymas</w:t>
        </w:r>
        <w:r>
          <w:rPr>
            <w:webHidden/>
          </w:rPr>
          <w:tab/>
        </w:r>
        <w:r>
          <w:rPr>
            <w:webHidden/>
          </w:rPr>
          <w:fldChar w:fldCharType="begin"/>
        </w:r>
        <w:r>
          <w:rPr>
            <w:webHidden/>
          </w:rPr>
          <w:instrText xml:space="preserve"> PAGEREF _Toc172618920 \h </w:instrText>
        </w:r>
        <w:r>
          <w:rPr>
            <w:webHidden/>
          </w:rPr>
        </w:r>
        <w:r>
          <w:rPr>
            <w:webHidden/>
          </w:rPr>
          <w:fldChar w:fldCharType="separate"/>
        </w:r>
        <w:r>
          <w:rPr>
            <w:webHidden/>
          </w:rPr>
          <w:t>55</w:t>
        </w:r>
        <w:r>
          <w:rPr>
            <w:webHidden/>
          </w:rPr>
          <w:fldChar w:fldCharType="end"/>
        </w:r>
      </w:hyperlink>
    </w:p>
    <w:p w14:paraId="30A6A68C" w14:textId="423CA8DE"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21" w:history="1">
        <w:r w:rsidRPr="00337CFD">
          <w:rPr>
            <w:rStyle w:val="Hyperlink"/>
          </w:rPr>
          <w:t>6.4.2. PKI/ID tipo mokėjimo prašymo pildymas</w:t>
        </w:r>
        <w:r>
          <w:rPr>
            <w:webHidden/>
          </w:rPr>
          <w:tab/>
        </w:r>
        <w:r>
          <w:rPr>
            <w:webHidden/>
          </w:rPr>
          <w:fldChar w:fldCharType="begin"/>
        </w:r>
        <w:r>
          <w:rPr>
            <w:webHidden/>
          </w:rPr>
          <w:instrText xml:space="preserve"> PAGEREF _Toc172618921 \h </w:instrText>
        </w:r>
        <w:r>
          <w:rPr>
            <w:webHidden/>
          </w:rPr>
        </w:r>
        <w:r>
          <w:rPr>
            <w:webHidden/>
          </w:rPr>
          <w:fldChar w:fldCharType="separate"/>
        </w:r>
        <w:r>
          <w:rPr>
            <w:webHidden/>
          </w:rPr>
          <w:t>56</w:t>
        </w:r>
        <w:r>
          <w:rPr>
            <w:webHidden/>
          </w:rPr>
          <w:fldChar w:fldCharType="end"/>
        </w:r>
      </w:hyperlink>
    </w:p>
    <w:p w14:paraId="045026AC" w14:textId="245BFC9F"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2" w:history="1">
        <w:r w:rsidRPr="00337CFD">
          <w:rPr>
            <w:rStyle w:val="Hyperlink"/>
            <w14:scene3d>
              <w14:camera w14:prst="orthographicFront"/>
              <w14:lightRig w14:rig="threePt" w14:dir="t">
                <w14:rot w14:lat="0" w14:lon="0" w14:rev="0"/>
              </w14:lightRig>
            </w14:scene3d>
          </w:rPr>
          <w:t>6.4.2.1.</w:t>
        </w:r>
        <w:r w:rsidRPr="00337CFD">
          <w:rPr>
            <w:rStyle w:val="Hyperlink"/>
          </w:rPr>
          <w:t xml:space="preserve"> PKI/ID bendros suvestinės skirtuko pildymas</w:t>
        </w:r>
        <w:r>
          <w:rPr>
            <w:webHidden/>
          </w:rPr>
          <w:tab/>
        </w:r>
        <w:r>
          <w:rPr>
            <w:webHidden/>
          </w:rPr>
          <w:fldChar w:fldCharType="begin"/>
        </w:r>
        <w:r>
          <w:rPr>
            <w:webHidden/>
          </w:rPr>
          <w:instrText xml:space="preserve"> PAGEREF _Toc172618922 \h </w:instrText>
        </w:r>
        <w:r>
          <w:rPr>
            <w:webHidden/>
          </w:rPr>
        </w:r>
        <w:r>
          <w:rPr>
            <w:webHidden/>
          </w:rPr>
          <w:fldChar w:fldCharType="separate"/>
        </w:r>
        <w:r>
          <w:rPr>
            <w:webHidden/>
          </w:rPr>
          <w:t>57</w:t>
        </w:r>
        <w:r>
          <w:rPr>
            <w:webHidden/>
          </w:rPr>
          <w:fldChar w:fldCharType="end"/>
        </w:r>
      </w:hyperlink>
    </w:p>
    <w:p w14:paraId="11E857D9" w14:textId="41F394EE"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3" w:history="1">
        <w:r w:rsidRPr="00337CFD">
          <w:rPr>
            <w:rStyle w:val="Hyperlink"/>
            <w14:scene3d>
              <w14:camera w14:prst="orthographicFront"/>
              <w14:lightRig w14:rig="threePt" w14:dir="t">
                <w14:rot w14:lat="0" w14:lon="0" w14:rev="0"/>
              </w14:lightRig>
            </w14:scene3d>
          </w:rPr>
          <w:t>6.4.2.2.</w:t>
        </w:r>
        <w:r w:rsidRPr="00337CFD">
          <w:rPr>
            <w:rStyle w:val="Hyperlink"/>
          </w:rPr>
          <w:t xml:space="preserve"> Išlaidų detalizacijos pildymas</w:t>
        </w:r>
        <w:r>
          <w:rPr>
            <w:webHidden/>
          </w:rPr>
          <w:tab/>
        </w:r>
        <w:r>
          <w:rPr>
            <w:webHidden/>
          </w:rPr>
          <w:fldChar w:fldCharType="begin"/>
        </w:r>
        <w:r>
          <w:rPr>
            <w:webHidden/>
          </w:rPr>
          <w:instrText xml:space="preserve"> PAGEREF _Toc172618923 \h </w:instrText>
        </w:r>
        <w:r>
          <w:rPr>
            <w:webHidden/>
          </w:rPr>
        </w:r>
        <w:r>
          <w:rPr>
            <w:webHidden/>
          </w:rPr>
          <w:fldChar w:fldCharType="separate"/>
        </w:r>
        <w:r>
          <w:rPr>
            <w:webHidden/>
          </w:rPr>
          <w:t>58</w:t>
        </w:r>
        <w:r>
          <w:rPr>
            <w:webHidden/>
          </w:rPr>
          <w:fldChar w:fldCharType="end"/>
        </w:r>
      </w:hyperlink>
    </w:p>
    <w:p w14:paraId="197EDEA0" w14:textId="5C8B18EE"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4" w:history="1">
        <w:r w:rsidRPr="00337CFD">
          <w:rPr>
            <w:rStyle w:val="Hyperlink"/>
            <w14:scene3d>
              <w14:camera w14:prst="orthographicFront"/>
              <w14:lightRig w14:rig="threePt" w14:dir="t">
                <w14:rot w14:lat="0" w14:lon="0" w14:rev="0"/>
              </w14:lightRig>
            </w14:scene3d>
          </w:rPr>
          <w:t>6.4.2.3.</w:t>
        </w:r>
        <w:r w:rsidRPr="00337CFD">
          <w:rPr>
            <w:rStyle w:val="Hyperlink"/>
          </w:rPr>
          <w:t xml:space="preserve"> Projekto ataskaitos pildymas</w:t>
        </w:r>
        <w:r>
          <w:rPr>
            <w:webHidden/>
          </w:rPr>
          <w:tab/>
        </w:r>
        <w:r>
          <w:rPr>
            <w:webHidden/>
          </w:rPr>
          <w:fldChar w:fldCharType="begin"/>
        </w:r>
        <w:r>
          <w:rPr>
            <w:webHidden/>
          </w:rPr>
          <w:instrText xml:space="preserve"> PAGEREF _Toc172618924 \h </w:instrText>
        </w:r>
        <w:r>
          <w:rPr>
            <w:webHidden/>
          </w:rPr>
        </w:r>
        <w:r>
          <w:rPr>
            <w:webHidden/>
          </w:rPr>
          <w:fldChar w:fldCharType="separate"/>
        </w:r>
        <w:r>
          <w:rPr>
            <w:webHidden/>
          </w:rPr>
          <w:t>60</w:t>
        </w:r>
        <w:r>
          <w:rPr>
            <w:webHidden/>
          </w:rPr>
          <w:fldChar w:fldCharType="end"/>
        </w:r>
      </w:hyperlink>
    </w:p>
    <w:p w14:paraId="332F5BD8" w14:textId="3EEDA257"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5" w:history="1">
        <w:r w:rsidRPr="00337CFD">
          <w:rPr>
            <w:rStyle w:val="Hyperlink"/>
            <w14:scene3d>
              <w14:camera w14:prst="orthographicFront"/>
              <w14:lightRig w14:rig="threePt" w14:dir="t">
                <w14:rot w14:lat="0" w14:lon="0" w14:rev="0"/>
              </w14:lightRig>
            </w14:scene3d>
          </w:rPr>
          <w:t>6.4.2.4.</w:t>
        </w:r>
        <w:r w:rsidRPr="00337CFD">
          <w:rPr>
            <w:rStyle w:val="Hyperlink"/>
          </w:rPr>
          <w:t xml:space="preserve"> Programos rodiklių ataskaitos duomenų pildymas</w:t>
        </w:r>
        <w:r>
          <w:rPr>
            <w:webHidden/>
          </w:rPr>
          <w:tab/>
        </w:r>
        <w:r>
          <w:rPr>
            <w:webHidden/>
          </w:rPr>
          <w:fldChar w:fldCharType="begin"/>
        </w:r>
        <w:r>
          <w:rPr>
            <w:webHidden/>
          </w:rPr>
          <w:instrText xml:space="preserve"> PAGEREF _Toc172618925 \h </w:instrText>
        </w:r>
        <w:r>
          <w:rPr>
            <w:webHidden/>
          </w:rPr>
        </w:r>
        <w:r>
          <w:rPr>
            <w:webHidden/>
          </w:rPr>
          <w:fldChar w:fldCharType="separate"/>
        </w:r>
        <w:r>
          <w:rPr>
            <w:webHidden/>
          </w:rPr>
          <w:t>61</w:t>
        </w:r>
        <w:r>
          <w:rPr>
            <w:webHidden/>
          </w:rPr>
          <w:fldChar w:fldCharType="end"/>
        </w:r>
      </w:hyperlink>
    </w:p>
    <w:p w14:paraId="3AE33E64" w14:textId="7D63A63A"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6" w:history="1">
        <w:r w:rsidRPr="00337CFD">
          <w:rPr>
            <w:rStyle w:val="Hyperlink"/>
            <w14:scene3d>
              <w14:camera w14:prst="orthographicFront"/>
              <w14:lightRig w14:rig="threePt" w14:dir="t">
                <w14:rot w14:lat="0" w14:lon="0" w14:rev="0"/>
              </w14:lightRig>
            </w14:scene3d>
          </w:rPr>
          <w:t>6.4.2.5.</w:t>
        </w:r>
        <w:r w:rsidRPr="00337CFD">
          <w:rPr>
            <w:rStyle w:val="Hyperlink"/>
          </w:rPr>
          <w:t xml:space="preserve"> Infrastruktūros informacijos pildymas</w:t>
        </w:r>
        <w:r>
          <w:rPr>
            <w:webHidden/>
          </w:rPr>
          <w:tab/>
        </w:r>
        <w:r>
          <w:rPr>
            <w:webHidden/>
          </w:rPr>
          <w:fldChar w:fldCharType="begin"/>
        </w:r>
        <w:r>
          <w:rPr>
            <w:webHidden/>
          </w:rPr>
          <w:instrText xml:space="preserve"> PAGEREF _Toc172618926 \h </w:instrText>
        </w:r>
        <w:r>
          <w:rPr>
            <w:webHidden/>
          </w:rPr>
        </w:r>
        <w:r>
          <w:rPr>
            <w:webHidden/>
          </w:rPr>
          <w:fldChar w:fldCharType="separate"/>
        </w:r>
        <w:r>
          <w:rPr>
            <w:webHidden/>
          </w:rPr>
          <w:t>62</w:t>
        </w:r>
        <w:r>
          <w:rPr>
            <w:webHidden/>
          </w:rPr>
          <w:fldChar w:fldCharType="end"/>
        </w:r>
      </w:hyperlink>
    </w:p>
    <w:p w14:paraId="3ADD62C3" w14:textId="3C7077D1"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7" w:history="1">
        <w:r w:rsidRPr="00337CFD">
          <w:rPr>
            <w:rStyle w:val="Hyperlink"/>
            <w14:scene3d>
              <w14:camera w14:prst="orthographicFront"/>
              <w14:lightRig w14:rig="threePt" w14:dir="t">
                <w14:rot w14:lat="0" w14:lon="0" w14:rev="0"/>
              </w14:lightRig>
            </w14:scene3d>
          </w:rPr>
          <w:t>6.4.2.6.</w:t>
        </w:r>
        <w:r w:rsidRPr="00337CFD">
          <w:rPr>
            <w:rStyle w:val="Hyperlink"/>
          </w:rPr>
          <w:t xml:space="preserve"> Viešųjų pirkimų duomenų pildymas</w:t>
        </w:r>
        <w:r>
          <w:rPr>
            <w:webHidden/>
          </w:rPr>
          <w:tab/>
        </w:r>
        <w:r>
          <w:rPr>
            <w:webHidden/>
          </w:rPr>
          <w:fldChar w:fldCharType="begin"/>
        </w:r>
        <w:r>
          <w:rPr>
            <w:webHidden/>
          </w:rPr>
          <w:instrText xml:space="preserve"> PAGEREF _Toc172618927 \h </w:instrText>
        </w:r>
        <w:r>
          <w:rPr>
            <w:webHidden/>
          </w:rPr>
        </w:r>
        <w:r>
          <w:rPr>
            <w:webHidden/>
          </w:rPr>
          <w:fldChar w:fldCharType="separate"/>
        </w:r>
        <w:r>
          <w:rPr>
            <w:webHidden/>
          </w:rPr>
          <w:t>63</w:t>
        </w:r>
        <w:r>
          <w:rPr>
            <w:webHidden/>
          </w:rPr>
          <w:fldChar w:fldCharType="end"/>
        </w:r>
      </w:hyperlink>
    </w:p>
    <w:p w14:paraId="5A22A3E9" w14:textId="3FA6A770"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8" w:history="1">
        <w:r w:rsidRPr="00337CFD">
          <w:rPr>
            <w:rStyle w:val="Hyperlink"/>
            <w14:scene3d>
              <w14:camera w14:prst="orthographicFront"/>
              <w14:lightRig w14:rig="threePt" w14:dir="t">
                <w14:rot w14:lat="0" w14:lon="0" w14:rev="0"/>
              </w14:lightRig>
            </w14:scene3d>
          </w:rPr>
          <w:t>6.4.2.7.</w:t>
        </w:r>
        <w:r w:rsidRPr="00337CFD">
          <w:rPr>
            <w:rStyle w:val="Hyperlink"/>
          </w:rPr>
          <w:t xml:space="preserve"> Viešinimo duomenų pildymas</w:t>
        </w:r>
        <w:r>
          <w:rPr>
            <w:webHidden/>
          </w:rPr>
          <w:tab/>
        </w:r>
        <w:r>
          <w:rPr>
            <w:webHidden/>
          </w:rPr>
          <w:fldChar w:fldCharType="begin"/>
        </w:r>
        <w:r>
          <w:rPr>
            <w:webHidden/>
          </w:rPr>
          <w:instrText xml:space="preserve"> PAGEREF _Toc172618928 \h </w:instrText>
        </w:r>
        <w:r>
          <w:rPr>
            <w:webHidden/>
          </w:rPr>
        </w:r>
        <w:r>
          <w:rPr>
            <w:webHidden/>
          </w:rPr>
          <w:fldChar w:fldCharType="separate"/>
        </w:r>
        <w:r>
          <w:rPr>
            <w:webHidden/>
          </w:rPr>
          <w:t>64</w:t>
        </w:r>
        <w:r>
          <w:rPr>
            <w:webHidden/>
          </w:rPr>
          <w:fldChar w:fldCharType="end"/>
        </w:r>
      </w:hyperlink>
    </w:p>
    <w:p w14:paraId="7DF71003" w14:textId="060B8B58"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29" w:history="1">
        <w:r w:rsidRPr="00337CFD">
          <w:rPr>
            <w:rStyle w:val="Hyperlink"/>
            <w14:scene3d>
              <w14:camera w14:prst="orthographicFront"/>
              <w14:lightRig w14:rig="threePt" w14:dir="t">
                <w14:rot w14:lat="0" w14:lon="0" w14:rev="0"/>
              </w14:lightRig>
            </w14:scene3d>
          </w:rPr>
          <w:t>6.4.2.8.</w:t>
        </w:r>
        <w:r w:rsidRPr="00337CFD">
          <w:rPr>
            <w:rStyle w:val="Hyperlink"/>
          </w:rPr>
          <w:t xml:space="preserve"> Informacija apie ES teisyną pildymas</w:t>
        </w:r>
        <w:r>
          <w:rPr>
            <w:webHidden/>
          </w:rPr>
          <w:tab/>
        </w:r>
        <w:r>
          <w:rPr>
            <w:webHidden/>
          </w:rPr>
          <w:fldChar w:fldCharType="begin"/>
        </w:r>
        <w:r>
          <w:rPr>
            <w:webHidden/>
          </w:rPr>
          <w:instrText xml:space="preserve"> PAGEREF _Toc172618929 \h </w:instrText>
        </w:r>
        <w:r>
          <w:rPr>
            <w:webHidden/>
          </w:rPr>
        </w:r>
        <w:r>
          <w:rPr>
            <w:webHidden/>
          </w:rPr>
          <w:fldChar w:fldCharType="separate"/>
        </w:r>
        <w:r>
          <w:rPr>
            <w:webHidden/>
          </w:rPr>
          <w:t>65</w:t>
        </w:r>
        <w:r>
          <w:rPr>
            <w:webHidden/>
          </w:rPr>
          <w:fldChar w:fldCharType="end"/>
        </w:r>
      </w:hyperlink>
    </w:p>
    <w:p w14:paraId="0A2E3249" w14:textId="38A4F471"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30" w:history="1">
        <w:r w:rsidRPr="00337CFD">
          <w:rPr>
            <w:rStyle w:val="Hyperlink"/>
            <w14:scene3d>
              <w14:camera w14:prst="orthographicFront"/>
              <w14:lightRig w14:rig="threePt" w14:dir="t">
                <w14:rot w14:lat="0" w14:lon="0" w14:rev="0"/>
              </w14:lightRig>
            </w14:scene3d>
          </w:rPr>
          <w:t>6.4.2.9.</w:t>
        </w:r>
        <w:r w:rsidRPr="00337CFD">
          <w:rPr>
            <w:rStyle w:val="Hyperlink"/>
          </w:rPr>
          <w:t xml:space="preserve"> Išlaidų supaprastinimų redagavimas</w:t>
        </w:r>
        <w:r>
          <w:rPr>
            <w:webHidden/>
          </w:rPr>
          <w:tab/>
        </w:r>
        <w:r>
          <w:rPr>
            <w:webHidden/>
          </w:rPr>
          <w:fldChar w:fldCharType="begin"/>
        </w:r>
        <w:r>
          <w:rPr>
            <w:webHidden/>
          </w:rPr>
          <w:instrText xml:space="preserve"> PAGEREF _Toc172618930 \h </w:instrText>
        </w:r>
        <w:r>
          <w:rPr>
            <w:webHidden/>
          </w:rPr>
        </w:r>
        <w:r>
          <w:rPr>
            <w:webHidden/>
          </w:rPr>
          <w:fldChar w:fldCharType="separate"/>
        </w:r>
        <w:r>
          <w:rPr>
            <w:webHidden/>
          </w:rPr>
          <w:t>65</w:t>
        </w:r>
        <w:r>
          <w:rPr>
            <w:webHidden/>
          </w:rPr>
          <w:fldChar w:fldCharType="end"/>
        </w:r>
      </w:hyperlink>
    </w:p>
    <w:p w14:paraId="294BE347" w14:textId="2B27C527"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31" w:history="1">
        <w:r w:rsidRPr="00337CFD">
          <w:rPr>
            <w:rStyle w:val="Hyperlink"/>
          </w:rPr>
          <w:t>6.4.3. Negautų tranzito vizų mokesčių deklaracijos pildymas</w:t>
        </w:r>
        <w:r>
          <w:rPr>
            <w:webHidden/>
          </w:rPr>
          <w:tab/>
        </w:r>
        <w:r>
          <w:rPr>
            <w:webHidden/>
          </w:rPr>
          <w:fldChar w:fldCharType="begin"/>
        </w:r>
        <w:r>
          <w:rPr>
            <w:webHidden/>
          </w:rPr>
          <w:instrText xml:space="preserve"> PAGEREF _Toc172618931 \h </w:instrText>
        </w:r>
        <w:r>
          <w:rPr>
            <w:webHidden/>
          </w:rPr>
        </w:r>
        <w:r>
          <w:rPr>
            <w:webHidden/>
          </w:rPr>
          <w:fldChar w:fldCharType="separate"/>
        </w:r>
        <w:r>
          <w:rPr>
            <w:webHidden/>
          </w:rPr>
          <w:t>66</w:t>
        </w:r>
        <w:r>
          <w:rPr>
            <w:webHidden/>
          </w:rPr>
          <w:fldChar w:fldCharType="end"/>
        </w:r>
      </w:hyperlink>
    </w:p>
    <w:p w14:paraId="5F5ADC94" w14:textId="77A548B7"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32" w:history="1">
        <w:r w:rsidRPr="00337CFD">
          <w:rPr>
            <w:rStyle w:val="Hyperlink"/>
            <w14:scene3d>
              <w14:camera w14:prst="orthographicFront"/>
              <w14:lightRig w14:rig="threePt" w14:dir="t">
                <w14:rot w14:lat="0" w14:lon="0" w14:rev="0"/>
              </w14:lightRig>
            </w14:scene3d>
          </w:rPr>
          <w:t>6.4.3.1.</w:t>
        </w:r>
        <w:r w:rsidRPr="00337CFD">
          <w:rPr>
            <w:rStyle w:val="Hyperlink"/>
          </w:rPr>
          <w:t xml:space="preserve"> Bendros suvestinės skirtuko pildymas</w:t>
        </w:r>
        <w:r>
          <w:rPr>
            <w:webHidden/>
          </w:rPr>
          <w:tab/>
        </w:r>
        <w:r>
          <w:rPr>
            <w:webHidden/>
          </w:rPr>
          <w:fldChar w:fldCharType="begin"/>
        </w:r>
        <w:r>
          <w:rPr>
            <w:webHidden/>
          </w:rPr>
          <w:instrText xml:space="preserve"> PAGEREF _Toc172618932 \h </w:instrText>
        </w:r>
        <w:r>
          <w:rPr>
            <w:webHidden/>
          </w:rPr>
        </w:r>
        <w:r>
          <w:rPr>
            <w:webHidden/>
          </w:rPr>
          <w:fldChar w:fldCharType="separate"/>
        </w:r>
        <w:r>
          <w:rPr>
            <w:webHidden/>
          </w:rPr>
          <w:t>67</w:t>
        </w:r>
        <w:r>
          <w:rPr>
            <w:webHidden/>
          </w:rPr>
          <w:fldChar w:fldCharType="end"/>
        </w:r>
      </w:hyperlink>
    </w:p>
    <w:p w14:paraId="3BCD060A" w14:textId="46DE7466" w:rsidR="00467BB1" w:rsidRDefault="00467BB1">
      <w:pPr>
        <w:pStyle w:val="TOC4"/>
        <w:rPr>
          <w:rFonts w:asciiTheme="minorHAnsi" w:eastAsiaTheme="minorEastAsia" w:hAnsiTheme="minorHAnsi" w:cstheme="minorBidi"/>
          <w:i w:val="0"/>
          <w:kern w:val="2"/>
          <w:sz w:val="24"/>
          <w:szCs w:val="24"/>
          <w:lang w:eastAsia="lt-LT"/>
          <w14:ligatures w14:val="standardContextual"/>
        </w:rPr>
      </w:pPr>
      <w:hyperlink w:anchor="_Toc172618933" w:history="1">
        <w:r w:rsidRPr="00337CFD">
          <w:rPr>
            <w:rStyle w:val="Hyperlink"/>
            <w14:scene3d>
              <w14:camera w14:prst="orthographicFront"/>
              <w14:lightRig w14:rig="threePt" w14:dir="t">
                <w14:rot w14:lat="0" w14:lon="0" w14:rev="0"/>
              </w14:lightRig>
            </w14:scene3d>
          </w:rPr>
          <w:t>6.4.3.2.</w:t>
        </w:r>
        <w:r w:rsidRPr="00337CFD">
          <w:rPr>
            <w:rStyle w:val="Hyperlink"/>
          </w:rPr>
          <w:t xml:space="preserve"> Apmokėjimų tiekėjui pildymas</w:t>
        </w:r>
        <w:r>
          <w:rPr>
            <w:webHidden/>
          </w:rPr>
          <w:tab/>
        </w:r>
        <w:r>
          <w:rPr>
            <w:webHidden/>
          </w:rPr>
          <w:fldChar w:fldCharType="begin"/>
        </w:r>
        <w:r>
          <w:rPr>
            <w:webHidden/>
          </w:rPr>
          <w:instrText xml:space="preserve"> PAGEREF _Toc172618933 \h </w:instrText>
        </w:r>
        <w:r>
          <w:rPr>
            <w:webHidden/>
          </w:rPr>
        </w:r>
        <w:r>
          <w:rPr>
            <w:webHidden/>
          </w:rPr>
          <w:fldChar w:fldCharType="separate"/>
        </w:r>
        <w:r>
          <w:rPr>
            <w:webHidden/>
          </w:rPr>
          <w:t>68</w:t>
        </w:r>
        <w:r>
          <w:rPr>
            <w:webHidden/>
          </w:rPr>
          <w:fldChar w:fldCharType="end"/>
        </w:r>
      </w:hyperlink>
    </w:p>
    <w:p w14:paraId="436D732B" w14:textId="07C4DEE8"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34" w:history="1">
        <w:r w:rsidRPr="00337CFD">
          <w:rPr>
            <w:rStyle w:val="Hyperlink"/>
          </w:rPr>
          <w:t>6.4.4. Mokėjimo prašymo teikimas derinimui</w:t>
        </w:r>
        <w:r>
          <w:rPr>
            <w:webHidden/>
          </w:rPr>
          <w:tab/>
        </w:r>
        <w:r>
          <w:rPr>
            <w:webHidden/>
          </w:rPr>
          <w:fldChar w:fldCharType="begin"/>
        </w:r>
        <w:r>
          <w:rPr>
            <w:webHidden/>
          </w:rPr>
          <w:instrText xml:space="preserve"> PAGEREF _Toc172618934 \h </w:instrText>
        </w:r>
        <w:r>
          <w:rPr>
            <w:webHidden/>
          </w:rPr>
        </w:r>
        <w:r>
          <w:rPr>
            <w:webHidden/>
          </w:rPr>
          <w:fldChar w:fldCharType="separate"/>
        </w:r>
        <w:r>
          <w:rPr>
            <w:webHidden/>
          </w:rPr>
          <w:t>69</w:t>
        </w:r>
        <w:r>
          <w:rPr>
            <w:webHidden/>
          </w:rPr>
          <w:fldChar w:fldCharType="end"/>
        </w:r>
      </w:hyperlink>
    </w:p>
    <w:p w14:paraId="58E801AD" w14:textId="268D6B3C"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35" w:history="1">
        <w:r w:rsidRPr="00337CFD">
          <w:rPr>
            <w:rStyle w:val="Hyperlink"/>
          </w:rPr>
          <w:t>6.4.5. Trūkstamų dokumentų teikimas</w:t>
        </w:r>
        <w:r>
          <w:rPr>
            <w:webHidden/>
          </w:rPr>
          <w:tab/>
        </w:r>
        <w:r>
          <w:rPr>
            <w:webHidden/>
          </w:rPr>
          <w:fldChar w:fldCharType="begin"/>
        </w:r>
        <w:r>
          <w:rPr>
            <w:webHidden/>
          </w:rPr>
          <w:instrText xml:space="preserve"> PAGEREF _Toc172618935 \h </w:instrText>
        </w:r>
        <w:r>
          <w:rPr>
            <w:webHidden/>
          </w:rPr>
        </w:r>
        <w:r>
          <w:rPr>
            <w:webHidden/>
          </w:rPr>
          <w:fldChar w:fldCharType="separate"/>
        </w:r>
        <w:r>
          <w:rPr>
            <w:webHidden/>
          </w:rPr>
          <w:t>70</w:t>
        </w:r>
        <w:r>
          <w:rPr>
            <w:webHidden/>
          </w:rPr>
          <w:fldChar w:fldCharType="end"/>
        </w:r>
      </w:hyperlink>
    </w:p>
    <w:p w14:paraId="57952782" w14:textId="553C2008"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36" w:history="1">
        <w:r w:rsidRPr="00337CFD">
          <w:rPr>
            <w:rStyle w:val="Hyperlink"/>
          </w:rPr>
          <w:t>6.4.6. Mokėjimo prašymo tikslinimas</w:t>
        </w:r>
        <w:r>
          <w:rPr>
            <w:webHidden/>
          </w:rPr>
          <w:tab/>
        </w:r>
        <w:r>
          <w:rPr>
            <w:webHidden/>
          </w:rPr>
          <w:fldChar w:fldCharType="begin"/>
        </w:r>
        <w:r>
          <w:rPr>
            <w:webHidden/>
          </w:rPr>
          <w:instrText xml:space="preserve"> PAGEREF _Toc172618936 \h </w:instrText>
        </w:r>
        <w:r>
          <w:rPr>
            <w:webHidden/>
          </w:rPr>
        </w:r>
        <w:r>
          <w:rPr>
            <w:webHidden/>
          </w:rPr>
          <w:fldChar w:fldCharType="separate"/>
        </w:r>
        <w:r>
          <w:rPr>
            <w:webHidden/>
          </w:rPr>
          <w:t>70</w:t>
        </w:r>
        <w:r>
          <w:rPr>
            <w:webHidden/>
          </w:rPr>
          <w:fldChar w:fldCharType="end"/>
        </w:r>
      </w:hyperlink>
    </w:p>
    <w:p w14:paraId="10198204" w14:textId="22399BCE"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37" w:history="1">
        <w:r w:rsidRPr="00337CFD">
          <w:rPr>
            <w:rStyle w:val="Hyperlink"/>
          </w:rPr>
          <w:t>6.4.7. Tikrinti mokėjimo prašymo klaidas</w:t>
        </w:r>
        <w:r>
          <w:rPr>
            <w:webHidden/>
          </w:rPr>
          <w:tab/>
        </w:r>
        <w:r>
          <w:rPr>
            <w:webHidden/>
          </w:rPr>
          <w:fldChar w:fldCharType="begin"/>
        </w:r>
        <w:r>
          <w:rPr>
            <w:webHidden/>
          </w:rPr>
          <w:instrText xml:space="preserve"> PAGEREF _Toc172618937 \h </w:instrText>
        </w:r>
        <w:r>
          <w:rPr>
            <w:webHidden/>
          </w:rPr>
        </w:r>
        <w:r>
          <w:rPr>
            <w:webHidden/>
          </w:rPr>
          <w:fldChar w:fldCharType="separate"/>
        </w:r>
        <w:r>
          <w:rPr>
            <w:webHidden/>
          </w:rPr>
          <w:t>71</w:t>
        </w:r>
        <w:r>
          <w:rPr>
            <w:webHidden/>
          </w:rPr>
          <w:fldChar w:fldCharType="end"/>
        </w:r>
      </w:hyperlink>
    </w:p>
    <w:p w14:paraId="3D9D9A7C" w14:textId="7C1DB8EF"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938" w:history="1">
        <w:r w:rsidRPr="00337CFD">
          <w:rPr>
            <w:rStyle w:val="Hyperlink"/>
            <w14:scene3d>
              <w14:camera w14:prst="orthographicFront"/>
              <w14:lightRig w14:rig="threePt" w14:dir="t">
                <w14:rot w14:lat="0" w14:lon="0" w14:rev="0"/>
              </w14:lightRig>
            </w14:scene3d>
          </w:rPr>
          <w:t>6.5.</w:t>
        </w:r>
        <w:r w:rsidRPr="00337CFD">
          <w:rPr>
            <w:rStyle w:val="Hyperlink"/>
          </w:rPr>
          <w:t xml:space="preserve"> Projektų ataskaitos formavimas</w:t>
        </w:r>
        <w:r>
          <w:rPr>
            <w:webHidden/>
          </w:rPr>
          <w:tab/>
        </w:r>
        <w:r>
          <w:rPr>
            <w:webHidden/>
          </w:rPr>
          <w:fldChar w:fldCharType="begin"/>
        </w:r>
        <w:r>
          <w:rPr>
            <w:webHidden/>
          </w:rPr>
          <w:instrText xml:space="preserve"> PAGEREF _Toc172618938 \h </w:instrText>
        </w:r>
        <w:r>
          <w:rPr>
            <w:webHidden/>
          </w:rPr>
        </w:r>
        <w:r>
          <w:rPr>
            <w:webHidden/>
          </w:rPr>
          <w:fldChar w:fldCharType="separate"/>
        </w:r>
        <w:r>
          <w:rPr>
            <w:webHidden/>
          </w:rPr>
          <w:t>71</w:t>
        </w:r>
        <w:r>
          <w:rPr>
            <w:webHidden/>
          </w:rPr>
          <w:fldChar w:fldCharType="end"/>
        </w:r>
      </w:hyperlink>
    </w:p>
    <w:p w14:paraId="623C6861" w14:textId="2448AECC"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939" w:history="1">
        <w:r w:rsidRPr="00337CFD">
          <w:rPr>
            <w:rStyle w:val="Hyperlink"/>
            <w14:scene3d>
              <w14:camera w14:prst="orthographicFront"/>
              <w14:lightRig w14:rig="threePt" w14:dir="t">
                <w14:rot w14:lat="0" w14:lon="0" w14:rev="0"/>
              </w14:lightRig>
            </w14:scene3d>
          </w:rPr>
          <w:t>6.6.</w:t>
        </w:r>
        <w:r w:rsidRPr="00337CFD">
          <w:rPr>
            <w:rStyle w:val="Hyperlink"/>
          </w:rPr>
          <w:t xml:space="preserve"> Projekto statuso ataskaitos formavimas</w:t>
        </w:r>
        <w:r>
          <w:rPr>
            <w:webHidden/>
          </w:rPr>
          <w:tab/>
        </w:r>
        <w:r>
          <w:rPr>
            <w:webHidden/>
          </w:rPr>
          <w:fldChar w:fldCharType="begin"/>
        </w:r>
        <w:r>
          <w:rPr>
            <w:webHidden/>
          </w:rPr>
          <w:instrText xml:space="preserve"> PAGEREF _Toc172618939 \h </w:instrText>
        </w:r>
        <w:r>
          <w:rPr>
            <w:webHidden/>
          </w:rPr>
        </w:r>
        <w:r>
          <w:rPr>
            <w:webHidden/>
          </w:rPr>
          <w:fldChar w:fldCharType="separate"/>
        </w:r>
        <w:r>
          <w:rPr>
            <w:webHidden/>
          </w:rPr>
          <w:t>72</w:t>
        </w:r>
        <w:r>
          <w:rPr>
            <w:webHidden/>
          </w:rPr>
          <w:fldChar w:fldCharType="end"/>
        </w:r>
      </w:hyperlink>
    </w:p>
    <w:p w14:paraId="427D2934" w14:textId="68DCAC07"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940" w:history="1">
        <w:r w:rsidRPr="00337CFD">
          <w:rPr>
            <w:rStyle w:val="Hyperlink"/>
            <w14:scene3d>
              <w14:camera w14:prst="orthographicFront"/>
              <w14:lightRig w14:rig="threePt" w14:dir="t">
                <w14:rot w14:lat="0" w14:lon="0" w14:rev="0"/>
              </w14:lightRig>
            </w14:scene3d>
          </w:rPr>
          <w:t>6.7.</w:t>
        </w:r>
        <w:r w:rsidRPr="00337CFD">
          <w:rPr>
            <w:rStyle w:val="Hyperlink"/>
          </w:rPr>
          <w:t xml:space="preserve"> Ex-Post ataskaita</w:t>
        </w:r>
        <w:r>
          <w:rPr>
            <w:webHidden/>
          </w:rPr>
          <w:tab/>
        </w:r>
        <w:r>
          <w:rPr>
            <w:webHidden/>
          </w:rPr>
          <w:fldChar w:fldCharType="begin"/>
        </w:r>
        <w:r>
          <w:rPr>
            <w:webHidden/>
          </w:rPr>
          <w:instrText xml:space="preserve"> PAGEREF _Toc172618940 \h </w:instrText>
        </w:r>
        <w:r>
          <w:rPr>
            <w:webHidden/>
          </w:rPr>
        </w:r>
        <w:r>
          <w:rPr>
            <w:webHidden/>
          </w:rPr>
          <w:fldChar w:fldCharType="separate"/>
        </w:r>
        <w:r>
          <w:rPr>
            <w:webHidden/>
          </w:rPr>
          <w:t>73</w:t>
        </w:r>
        <w:r>
          <w:rPr>
            <w:webHidden/>
          </w:rPr>
          <w:fldChar w:fldCharType="end"/>
        </w:r>
      </w:hyperlink>
    </w:p>
    <w:p w14:paraId="56A2932B" w14:textId="423AFABD"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1" w:history="1">
        <w:r w:rsidRPr="00337CFD">
          <w:rPr>
            <w:rStyle w:val="Hyperlink"/>
          </w:rPr>
          <w:t>6.7.1. Ex-Post ataskaitos bendrų duomenų pildymas</w:t>
        </w:r>
        <w:r>
          <w:rPr>
            <w:webHidden/>
          </w:rPr>
          <w:tab/>
        </w:r>
        <w:r>
          <w:rPr>
            <w:webHidden/>
          </w:rPr>
          <w:fldChar w:fldCharType="begin"/>
        </w:r>
        <w:r>
          <w:rPr>
            <w:webHidden/>
          </w:rPr>
          <w:instrText xml:space="preserve"> PAGEREF _Toc172618941 \h </w:instrText>
        </w:r>
        <w:r>
          <w:rPr>
            <w:webHidden/>
          </w:rPr>
        </w:r>
        <w:r>
          <w:rPr>
            <w:webHidden/>
          </w:rPr>
          <w:fldChar w:fldCharType="separate"/>
        </w:r>
        <w:r>
          <w:rPr>
            <w:webHidden/>
          </w:rPr>
          <w:t>73</w:t>
        </w:r>
        <w:r>
          <w:rPr>
            <w:webHidden/>
          </w:rPr>
          <w:fldChar w:fldCharType="end"/>
        </w:r>
      </w:hyperlink>
    </w:p>
    <w:p w14:paraId="35F4CC50" w14:textId="4C99425E"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2" w:history="1">
        <w:r w:rsidRPr="00337CFD">
          <w:rPr>
            <w:rStyle w:val="Hyperlink"/>
          </w:rPr>
          <w:t>6.7.2. Ex-Post ataskaitos kitos informacijos pildymas</w:t>
        </w:r>
        <w:r>
          <w:rPr>
            <w:webHidden/>
          </w:rPr>
          <w:tab/>
        </w:r>
        <w:r>
          <w:rPr>
            <w:webHidden/>
          </w:rPr>
          <w:fldChar w:fldCharType="begin"/>
        </w:r>
        <w:r>
          <w:rPr>
            <w:webHidden/>
          </w:rPr>
          <w:instrText xml:space="preserve"> PAGEREF _Toc172618942 \h </w:instrText>
        </w:r>
        <w:r>
          <w:rPr>
            <w:webHidden/>
          </w:rPr>
        </w:r>
        <w:r>
          <w:rPr>
            <w:webHidden/>
          </w:rPr>
          <w:fldChar w:fldCharType="separate"/>
        </w:r>
        <w:r>
          <w:rPr>
            <w:webHidden/>
          </w:rPr>
          <w:t>74</w:t>
        </w:r>
        <w:r>
          <w:rPr>
            <w:webHidden/>
          </w:rPr>
          <w:fldChar w:fldCharType="end"/>
        </w:r>
      </w:hyperlink>
    </w:p>
    <w:p w14:paraId="0B4EDDED" w14:textId="0C5D1EEC"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3" w:history="1">
        <w:r w:rsidRPr="00337CFD">
          <w:rPr>
            <w:rStyle w:val="Hyperlink"/>
          </w:rPr>
          <w:t>6.7.3. Ex-Post ataskaitos dokumentų įkėlimas</w:t>
        </w:r>
        <w:r>
          <w:rPr>
            <w:webHidden/>
          </w:rPr>
          <w:tab/>
        </w:r>
        <w:r>
          <w:rPr>
            <w:webHidden/>
          </w:rPr>
          <w:fldChar w:fldCharType="begin"/>
        </w:r>
        <w:r>
          <w:rPr>
            <w:webHidden/>
          </w:rPr>
          <w:instrText xml:space="preserve"> PAGEREF _Toc172618943 \h </w:instrText>
        </w:r>
        <w:r>
          <w:rPr>
            <w:webHidden/>
          </w:rPr>
        </w:r>
        <w:r>
          <w:rPr>
            <w:webHidden/>
          </w:rPr>
          <w:fldChar w:fldCharType="separate"/>
        </w:r>
        <w:r>
          <w:rPr>
            <w:webHidden/>
          </w:rPr>
          <w:t>75</w:t>
        </w:r>
        <w:r>
          <w:rPr>
            <w:webHidden/>
          </w:rPr>
          <w:fldChar w:fldCharType="end"/>
        </w:r>
      </w:hyperlink>
    </w:p>
    <w:p w14:paraId="6BA47DCC" w14:textId="6185021B"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4" w:history="1">
        <w:r w:rsidRPr="00337CFD">
          <w:rPr>
            <w:rStyle w:val="Hyperlink"/>
          </w:rPr>
          <w:t>6.7.4. Ex-Post ataskaitos teikimas derinimui</w:t>
        </w:r>
        <w:r>
          <w:rPr>
            <w:webHidden/>
          </w:rPr>
          <w:tab/>
        </w:r>
        <w:r>
          <w:rPr>
            <w:webHidden/>
          </w:rPr>
          <w:fldChar w:fldCharType="begin"/>
        </w:r>
        <w:r>
          <w:rPr>
            <w:webHidden/>
          </w:rPr>
          <w:instrText xml:space="preserve"> PAGEREF _Toc172618944 \h </w:instrText>
        </w:r>
        <w:r>
          <w:rPr>
            <w:webHidden/>
          </w:rPr>
        </w:r>
        <w:r>
          <w:rPr>
            <w:webHidden/>
          </w:rPr>
          <w:fldChar w:fldCharType="separate"/>
        </w:r>
        <w:r>
          <w:rPr>
            <w:webHidden/>
          </w:rPr>
          <w:t>76</w:t>
        </w:r>
        <w:r>
          <w:rPr>
            <w:webHidden/>
          </w:rPr>
          <w:fldChar w:fldCharType="end"/>
        </w:r>
      </w:hyperlink>
    </w:p>
    <w:p w14:paraId="207AFDDD" w14:textId="71C4ED28" w:rsidR="00467BB1" w:rsidRDefault="00467BB1">
      <w:pPr>
        <w:pStyle w:val="TOC2"/>
        <w:rPr>
          <w:rFonts w:asciiTheme="minorHAnsi" w:eastAsiaTheme="minorEastAsia" w:hAnsiTheme="minorHAnsi" w:cstheme="minorBidi"/>
          <w:i w:val="0"/>
          <w:kern w:val="2"/>
          <w:sz w:val="24"/>
          <w:szCs w:val="24"/>
          <w:lang w:eastAsia="lt-LT"/>
          <w14:ligatures w14:val="standardContextual"/>
        </w:rPr>
      </w:pPr>
      <w:hyperlink w:anchor="_Toc172618945" w:history="1">
        <w:r w:rsidRPr="00337CFD">
          <w:rPr>
            <w:rStyle w:val="Hyperlink"/>
            <w14:scene3d>
              <w14:camera w14:prst="orthographicFront"/>
              <w14:lightRig w14:rig="threePt" w14:dir="t">
                <w14:rot w14:lat="0" w14:lon="0" w14:rev="0"/>
              </w14:lightRig>
            </w14:scene3d>
          </w:rPr>
          <w:t>6.8.</w:t>
        </w:r>
        <w:r w:rsidRPr="00337CFD">
          <w:rPr>
            <w:rStyle w:val="Hyperlink"/>
          </w:rPr>
          <w:t xml:space="preserve"> Prašymai gauti lėšas</w:t>
        </w:r>
        <w:r>
          <w:rPr>
            <w:webHidden/>
          </w:rPr>
          <w:tab/>
        </w:r>
        <w:r>
          <w:rPr>
            <w:webHidden/>
          </w:rPr>
          <w:fldChar w:fldCharType="begin"/>
        </w:r>
        <w:r>
          <w:rPr>
            <w:webHidden/>
          </w:rPr>
          <w:instrText xml:space="preserve"> PAGEREF _Toc172618945 \h </w:instrText>
        </w:r>
        <w:r>
          <w:rPr>
            <w:webHidden/>
          </w:rPr>
        </w:r>
        <w:r>
          <w:rPr>
            <w:webHidden/>
          </w:rPr>
          <w:fldChar w:fldCharType="separate"/>
        </w:r>
        <w:r>
          <w:rPr>
            <w:webHidden/>
          </w:rPr>
          <w:t>77</w:t>
        </w:r>
        <w:r>
          <w:rPr>
            <w:webHidden/>
          </w:rPr>
          <w:fldChar w:fldCharType="end"/>
        </w:r>
      </w:hyperlink>
    </w:p>
    <w:p w14:paraId="2969B96A" w14:textId="0489E31E"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6" w:history="1">
        <w:r w:rsidRPr="00337CFD">
          <w:rPr>
            <w:rStyle w:val="Hyperlink"/>
          </w:rPr>
          <w:t>6.8.1. Prašymo gauti lėšas įvedimas</w:t>
        </w:r>
        <w:r>
          <w:rPr>
            <w:webHidden/>
          </w:rPr>
          <w:tab/>
        </w:r>
        <w:r>
          <w:rPr>
            <w:webHidden/>
          </w:rPr>
          <w:fldChar w:fldCharType="begin"/>
        </w:r>
        <w:r>
          <w:rPr>
            <w:webHidden/>
          </w:rPr>
          <w:instrText xml:space="preserve"> PAGEREF _Toc172618946 \h </w:instrText>
        </w:r>
        <w:r>
          <w:rPr>
            <w:webHidden/>
          </w:rPr>
        </w:r>
        <w:r>
          <w:rPr>
            <w:webHidden/>
          </w:rPr>
          <w:fldChar w:fldCharType="separate"/>
        </w:r>
        <w:r>
          <w:rPr>
            <w:webHidden/>
          </w:rPr>
          <w:t>77</w:t>
        </w:r>
        <w:r>
          <w:rPr>
            <w:webHidden/>
          </w:rPr>
          <w:fldChar w:fldCharType="end"/>
        </w:r>
      </w:hyperlink>
    </w:p>
    <w:p w14:paraId="57FADED7" w14:textId="5A562A68"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7" w:history="1">
        <w:r w:rsidRPr="00337CFD">
          <w:rPr>
            <w:rStyle w:val="Hyperlink"/>
          </w:rPr>
          <w:t>6.8.2. Prašymo gauti lėšas prašomų lėšų skirtuko pildymas</w:t>
        </w:r>
        <w:r>
          <w:rPr>
            <w:webHidden/>
          </w:rPr>
          <w:tab/>
        </w:r>
        <w:r>
          <w:rPr>
            <w:webHidden/>
          </w:rPr>
          <w:fldChar w:fldCharType="begin"/>
        </w:r>
        <w:r>
          <w:rPr>
            <w:webHidden/>
          </w:rPr>
          <w:instrText xml:space="preserve"> PAGEREF _Toc172618947 \h </w:instrText>
        </w:r>
        <w:r>
          <w:rPr>
            <w:webHidden/>
          </w:rPr>
        </w:r>
        <w:r>
          <w:rPr>
            <w:webHidden/>
          </w:rPr>
          <w:fldChar w:fldCharType="separate"/>
        </w:r>
        <w:r>
          <w:rPr>
            <w:webHidden/>
          </w:rPr>
          <w:t>78</w:t>
        </w:r>
        <w:r>
          <w:rPr>
            <w:webHidden/>
          </w:rPr>
          <w:fldChar w:fldCharType="end"/>
        </w:r>
      </w:hyperlink>
    </w:p>
    <w:p w14:paraId="4E43B4F2" w14:textId="6DD00E72"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8" w:history="1">
        <w:r w:rsidRPr="00337CFD">
          <w:rPr>
            <w:rStyle w:val="Hyperlink"/>
          </w:rPr>
          <w:t>6.8.3. Prašymo gauti lėšas patikros lapo pildymas</w:t>
        </w:r>
        <w:r>
          <w:rPr>
            <w:webHidden/>
          </w:rPr>
          <w:tab/>
        </w:r>
        <w:r>
          <w:rPr>
            <w:webHidden/>
          </w:rPr>
          <w:fldChar w:fldCharType="begin"/>
        </w:r>
        <w:r>
          <w:rPr>
            <w:webHidden/>
          </w:rPr>
          <w:instrText xml:space="preserve"> PAGEREF _Toc172618948 \h </w:instrText>
        </w:r>
        <w:r>
          <w:rPr>
            <w:webHidden/>
          </w:rPr>
        </w:r>
        <w:r>
          <w:rPr>
            <w:webHidden/>
          </w:rPr>
          <w:fldChar w:fldCharType="separate"/>
        </w:r>
        <w:r>
          <w:rPr>
            <w:webHidden/>
          </w:rPr>
          <w:t>78</w:t>
        </w:r>
        <w:r>
          <w:rPr>
            <w:webHidden/>
          </w:rPr>
          <w:fldChar w:fldCharType="end"/>
        </w:r>
      </w:hyperlink>
    </w:p>
    <w:p w14:paraId="168195C3" w14:textId="2A4A806A"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49" w:history="1">
        <w:r w:rsidRPr="00337CFD">
          <w:rPr>
            <w:rStyle w:val="Hyperlink"/>
          </w:rPr>
          <w:t>6.8.4. Prašymo gauti lėšas pateikimas derinimui</w:t>
        </w:r>
        <w:r>
          <w:rPr>
            <w:webHidden/>
          </w:rPr>
          <w:tab/>
        </w:r>
        <w:r>
          <w:rPr>
            <w:webHidden/>
          </w:rPr>
          <w:fldChar w:fldCharType="begin"/>
        </w:r>
        <w:r>
          <w:rPr>
            <w:webHidden/>
          </w:rPr>
          <w:instrText xml:space="preserve"> PAGEREF _Toc172618949 \h </w:instrText>
        </w:r>
        <w:r>
          <w:rPr>
            <w:webHidden/>
          </w:rPr>
        </w:r>
        <w:r>
          <w:rPr>
            <w:webHidden/>
          </w:rPr>
          <w:fldChar w:fldCharType="separate"/>
        </w:r>
        <w:r>
          <w:rPr>
            <w:webHidden/>
          </w:rPr>
          <w:t>79</w:t>
        </w:r>
        <w:r>
          <w:rPr>
            <w:webHidden/>
          </w:rPr>
          <w:fldChar w:fldCharType="end"/>
        </w:r>
      </w:hyperlink>
    </w:p>
    <w:p w14:paraId="045B1842" w14:textId="40F307D8"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50" w:history="1">
        <w:r w:rsidRPr="00337CFD">
          <w:rPr>
            <w:rStyle w:val="Hyperlink"/>
          </w:rPr>
          <w:t>6.8.5. Prašymo gauti lėšas grafiko pagal ekonominės klasifikacijos kodus pildymas</w:t>
        </w:r>
        <w:r>
          <w:rPr>
            <w:webHidden/>
          </w:rPr>
          <w:tab/>
        </w:r>
        <w:r>
          <w:rPr>
            <w:webHidden/>
          </w:rPr>
          <w:fldChar w:fldCharType="begin"/>
        </w:r>
        <w:r>
          <w:rPr>
            <w:webHidden/>
          </w:rPr>
          <w:instrText xml:space="preserve"> PAGEREF _Toc172618950 \h </w:instrText>
        </w:r>
        <w:r>
          <w:rPr>
            <w:webHidden/>
          </w:rPr>
        </w:r>
        <w:r>
          <w:rPr>
            <w:webHidden/>
          </w:rPr>
          <w:fldChar w:fldCharType="separate"/>
        </w:r>
        <w:r>
          <w:rPr>
            <w:webHidden/>
          </w:rPr>
          <w:t>80</w:t>
        </w:r>
        <w:r>
          <w:rPr>
            <w:webHidden/>
          </w:rPr>
          <w:fldChar w:fldCharType="end"/>
        </w:r>
      </w:hyperlink>
    </w:p>
    <w:p w14:paraId="35BE5B38" w14:textId="58C34236" w:rsidR="00467BB1" w:rsidRDefault="00467BB1">
      <w:pPr>
        <w:pStyle w:val="TOC3"/>
        <w:rPr>
          <w:rFonts w:asciiTheme="minorHAnsi" w:eastAsiaTheme="minorEastAsia" w:hAnsiTheme="minorHAnsi" w:cstheme="minorBidi"/>
          <w:kern w:val="2"/>
          <w:sz w:val="24"/>
          <w:szCs w:val="24"/>
          <w:lang w:eastAsia="lt-LT"/>
          <w14:ligatures w14:val="standardContextual"/>
        </w:rPr>
      </w:pPr>
      <w:hyperlink w:anchor="_Toc172618951" w:history="1">
        <w:r w:rsidRPr="00337CFD">
          <w:rPr>
            <w:rStyle w:val="Hyperlink"/>
          </w:rPr>
          <w:t>6.8.6. Prašymo gauti lėšas grafiko pagal ekonominės klasifikacijos kodus pateikimas derinimui</w:t>
        </w:r>
        <w:r>
          <w:rPr>
            <w:webHidden/>
          </w:rPr>
          <w:tab/>
        </w:r>
        <w:r>
          <w:rPr>
            <w:webHidden/>
          </w:rPr>
          <w:fldChar w:fldCharType="begin"/>
        </w:r>
        <w:r>
          <w:rPr>
            <w:webHidden/>
          </w:rPr>
          <w:instrText xml:space="preserve"> PAGEREF _Toc172618951 \h </w:instrText>
        </w:r>
        <w:r>
          <w:rPr>
            <w:webHidden/>
          </w:rPr>
        </w:r>
        <w:r>
          <w:rPr>
            <w:webHidden/>
          </w:rPr>
          <w:fldChar w:fldCharType="separate"/>
        </w:r>
        <w:r>
          <w:rPr>
            <w:webHidden/>
          </w:rPr>
          <w:t>81</w:t>
        </w:r>
        <w:r>
          <w:rPr>
            <w:webHidden/>
          </w:rPr>
          <w:fldChar w:fldCharType="end"/>
        </w:r>
      </w:hyperlink>
    </w:p>
    <w:p w14:paraId="62BE3282" w14:textId="1BE5A644" w:rsidR="00467BB1" w:rsidRDefault="00467BB1">
      <w:pPr>
        <w:pStyle w:val="TOC1"/>
        <w:rPr>
          <w:rFonts w:asciiTheme="minorHAnsi" w:eastAsiaTheme="minorEastAsia" w:hAnsiTheme="minorHAnsi" w:cstheme="minorBidi"/>
          <w:b w:val="0"/>
          <w:kern w:val="2"/>
          <w:sz w:val="24"/>
          <w:szCs w:val="24"/>
          <w:lang w:eastAsia="lt-LT"/>
          <w14:ligatures w14:val="standardContextual"/>
        </w:rPr>
      </w:pPr>
      <w:hyperlink w:anchor="_Toc172618952" w:history="1">
        <w:r w:rsidRPr="00337CFD">
          <w:rPr>
            <w:rStyle w:val="Hyperlink"/>
          </w:rPr>
          <w:t>7. Pakeitimų registravimo žurnalas</w:t>
        </w:r>
        <w:r>
          <w:rPr>
            <w:webHidden/>
          </w:rPr>
          <w:tab/>
        </w:r>
        <w:r>
          <w:rPr>
            <w:webHidden/>
          </w:rPr>
          <w:fldChar w:fldCharType="begin"/>
        </w:r>
        <w:r>
          <w:rPr>
            <w:webHidden/>
          </w:rPr>
          <w:instrText xml:space="preserve"> PAGEREF _Toc172618952 \h </w:instrText>
        </w:r>
        <w:r>
          <w:rPr>
            <w:webHidden/>
          </w:rPr>
        </w:r>
        <w:r>
          <w:rPr>
            <w:webHidden/>
          </w:rPr>
          <w:fldChar w:fldCharType="separate"/>
        </w:r>
        <w:r>
          <w:rPr>
            <w:webHidden/>
          </w:rPr>
          <w:t>83</w:t>
        </w:r>
        <w:r>
          <w:rPr>
            <w:webHidden/>
          </w:rPr>
          <w:fldChar w:fldCharType="end"/>
        </w:r>
      </w:hyperlink>
    </w:p>
    <w:p w14:paraId="574E184F" w14:textId="35A483C9" w:rsidR="00574746" w:rsidRPr="002836DD" w:rsidRDefault="0093604B" w:rsidP="0093604B">
      <w:pPr>
        <w:pStyle w:val="TOC1"/>
        <w:rPr>
          <w:b w:val="0"/>
          <w:caps/>
          <w:noProof w:val="0"/>
          <w:szCs w:val="20"/>
        </w:rPr>
      </w:pPr>
      <w:r w:rsidRPr="002836DD">
        <w:rPr>
          <w:i/>
          <w:caps/>
          <w:noProof w:val="0"/>
          <w:szCs w:val="20"/>
        </w:rPr>
        <w:fldChar w:fldCharType="end"/>
      </w:r>
    </w:p>
    <w:p w14:paraId="75268F5E" w14:textId="77777777" w:rsidR="00574746" w:rsidRPr="002836DD" w:rsidRDefault="00574746" w:rsidP="00574746"/>
    <w:p w14:paraId="1ACFAD4F" w14:textId="77777777" w:rsidR="00574746" w:rsidRPr="002836DD" w:rsidRDefault="00574746" w:rsidP="00574746"/>
    <w:p w14:paraId="0E047BB3" w14:textId="77777777" w:rsidR="00574746" w:rsidRPr="002836DD" w:rsidRDefault="00574746" w:rsidP="00574746"/>
    <w:p w14:paraId="6BB64767" w14:textId="77777777" w:rsidR="00574746" w:rsidRPr="002836DD" w:rsidRDefault="00574746" w:rsidP="00574746"/>
    <w:p w14:paraId="49CC5F79" w14:textId="77777777" w:rsidR="00574746" w:rsidRPr="002836DD" w:rsidRDefault="00574746" w:rsidP="00574746"/>
    <w:p w14:paraId="42BB501E" w14:textId="77777777" w:rsidR="00574746" w:rsidRPr="002836DD" w:rsidRDefault="00574746" w:rsidP="00574746"/>
    <w:p w14:paraId="641ABBA6" w14:textId="77777777" w:rsidR="00574746" w:rsidRPr="002836DD" w:rsidRDefault="00574746" w:rsidP="00574746"/>
    <w:p w14:paraId="6C2F5972" w14:textId="77777777" w:rsidR="00574746" w:rsidRPr="002836DD" w:rsidRDefault="00574746" w:rsidP="00574746"/>
    <w:p w14:paraId="37E14EDB" w14:textId="77777777" w:rsidR="00574746" w:rsidRPr="002836DD" w:rsidRDefault="00574746" w:rsidP="00574746"/>
    <w:p w14:paraId="2807D4F5" w14:textId="77777777" w:rsidR="00574746" w:rsidRPr="002836DD" w:rsidRDefault="00574746" w:rsidP="00574746"/>
    <w:p w14:paraId="34FF24C5" w14:textId="77777777" w:rsidR="00574746" w:rsidRPr="002836DD" w:rsidRDefault="00574746" w:rsidP="00574746"/>
    <w:p w14:paraId="15F01795" w14:textId="77777777" w:rsidR="00574746" w:rsidRPr="002836DD" w:rsidRDefault="00574746" w:rsidP="00574746"/>
    <w:p w14:paraId="4E3F1C27" w14:textId="77777777" w:rsidR="00574746" w:rsidRPr="002836DD" w:rsidRDefault="00574746" w:rsidP="00574746"/>
    <w:p w14:paraId="217A100A" w14:textId="77777777" w:rsidR="00574746" w:rsidRPr="002836DD" w:rsidRDefault="00574746" w:rsidP="00574746"/>
    <w:p w14:paraId="6537EF63" w14:textId="77777777" w:rsidR="00574746" w:rsidRPr="002836DD" w:rsidRDefault="00574746" w:rsidP="00574746"/>
    <w:p w14:paraId="2AB66F47" w14:textId="77777777" w:rsidR="00574746" w:rsidRPr="002836DD" w:rsidRDefault="00574746" w:rsidP="00574746"/>
    <w:p w14:paraId="7835367D" w14:textId="77777777" w:rsidR="00574746" w:rsidRPr="002836DD" w:rsidRDefault="00574746" w:rsidP="00574746"/>
    <w:p w14:paraId="1DB708F1" w14:textId="77777777" w:rsidR="00574746" w:rsidRPr="002836DD" w:rsidRDefault="00574746" w:rsidP="00574746"/>
    <w:p w14:paraId="1876643F" w14:textId="11DED4FA" w:rsidR="00574746" w:rsidRPr="002836DD" w:rsidRDefault="00574746" w:rsidP="00574746"/>
    <w:p w14:paraId="2C9D42FA" w14:textId="77777777" w:rsidR="0011069F" w:rsidRPr="002836DD" w:rsidRDefault="0011069F" w:rsidP="00574746"/>
    <w:p w14:paraId="056664E1" w14:textId="77777777" w:rsidR="000B3E2B" w:rsidRPr="00FC414E" w:rsidRDefault="000B3E2B" w:rsidP="003A6459">
      <w:pPr>
        <w:pStyle w:val="Heading1"/>
      </w:pPr>
      <w:bookmarkStart w:id="0" w:name="_Ref331497993"/>
      <w:bookmarkStart w:id="1" w:name="_Toc429664873"/>
      <w:bookmarkStart w:id="2" w:name="_Toc172618866"/>
      <w:r w:rsidRPr="00FC414E">
        <w:lastRenderedPageBreak/>
        <w:t>Įvadinė informacija</w:t>
      </w:r>
      <w:bookmarkEnd w:id="0"/>
      <w:bookmarkEnd w:id="1"/>
      <w:bookmarkEnd w:id="2"/>
    </w:p>
    <w:p w14:paraId="4438CD87" w14:textId="77777777" w:rsidR="000B3E2B" w:rsidRPr="00FC414E" w:rsidRDefault="000B3E2B" w:rsidP="00A67DEF">
      <w:pPr>
        <w:pStyle w:val="Heading2"/>
      </w:pPr>
      <w:bookmarkStart w:id="3" w:name="_Toc429664874"/>
      <w:bookmarkStart w:id="4" w:name="_Toc172618867"/>
      <w:r w:rsidRPr="00FC414E">
        <w:t>Dokumento paskirtis</w:t>
      </w:r>
      <w:bookmarkEnd w:id="3"/>
      <w:bookmarkEnd w:id="4"/>
    </w:p>
    <w:p w14:paraId="523179F3" w14:textId="44112E1D" w:rsidR="000B3E2B" w:rsidRPr="00FC414E" w:rsidRDefault="000B3E2B" w:rsidP="000B3E2B">
      <w:r w:rsidRPr="00FC414E">
        <w:t>Dokumento paskirtis yra aprašyti darbą su „</w:t>
      </w:r>
      <w:r w:rsidR="00DF0171">
        <w:t>Duomenų mainų sistema</w:t>
      </w:r>
      <w:r w:rsidRPr="00FC414E">
        <w:t xml:space="preserve">“ (toliau </w:t>
      </w:r>
      <w:r w:rsidR="00DF0171">
        <w:t>DMS</w:t>
      </w:r>
      <w:r w:rsidRPr="00FC414E">
        <w:t xml:space="preserve">), tuo palengvinant </w:t>
      </w:r>
      <w:r>
        <w:t>naudojimąsi portalo funkcijomis</w:t>
      </w:r>
      <w:r w:rsidRPr="00FC414E">
        <w:t>. Šiame vadove apraš</w:t>
      </w:r>
      <w:r>
        <w:t>omi veiksmai, kuriuos</w:t>
      </w:r>
      <w:r w:rsidRPr="00FC414E">
        <w:t xml:space="preserve"> galės</w:t>
      </w:r>
      <w:r>
        <w:t>ite</w:t>
      </w:r>
      <w:r w:rsidRPr="00FC414E">
        <w:t xml:space="preserve"> atlikti </w:t>
      </w:r>
      <w:r w:rsidR="00401E53">
        <w:t>DMS</w:t>
      </w:r>
      <w:r w:rsidRPr="00FC414E">
        <w:t xml:space="preserve"> sistemoje,</w:t>
      </w:r>
      <w:r>
        <w:t xml:space="preserve"> taip pat bus</w:t>
      </w:r>
      <w:r w:rsidRPr="00FC414E">
        <w:t xml:space="preserve"> supažindinama su naudotojo sąsaja bei galimomis jos funkcijomis.</w:t>
      </w:r>
    </w:p>
    <w:p w14:paraId="30D9D3FE" w14:textId="39D99B1B" w:rsidR="000B3E2B" w:rsidRPr="00B77767" w:rsidRDefault="00D819ED" w:rsidP="00A67DEF">
      <w:pPr>
        <w:pStyle w:val="Heading2"/>
      </w:pPr>
      <w:bookmarkStart w:id="5" w:name="_Toc429664876"/>
      <w:bookmarkStart w:id="6" w:name="_Toc172618868"/>
      <w:r>
        <w:t>DMS</w:t>
      </w:r>
      <w:r w:rsidR="000B3E2B">
        <w:t xml:space="preserve"> sistemos komponentai</w:t>
      </w:r>
      <w:bookmarkEnd w:id="5"/>
      <w:bookmarkEnd w:id="6"/>
      <w:r w:rsidR="000B3E2B">
        <w:fldChar w:fldCharType="begin"/>
      </w:r>
      <w:r w:rsidR="000B3E2B">
        <w:instrText xml:space="preserve"> XE "</w:instrText>
      </w:r>
      <w:r w:rsidR="000B3E2B" w:rsidRPr="003E305C">
        <w:instrText>Sistemos komponentai</w:instrText>
      </w:r>
      <w:r w:rsidR="000B3E2B">
        <w:instrText xml:space="preserve">" </w:instrText>
      </w:r>
      <w:r w:rsidR="000B3E2B">
        <w:fldChar w:fldCharType="end"/>
      </w:r>
    </w:p>
    <w:p w14:paraId="2FA67F0E" w14:textId="574C048B" w:rsidR="000B3E2B" w:rsidRDefault="000B3E2B" w:rsidP="000B3E2B">
      <w:pPr>
        <w:pStyle w:val="Caption"/>
        <w:jc w:val="left"/>
      </w:pPr>
      <w:r w:rsidRPr="00B77767">
        <w:rPr>
          <w:b/>
        </w:rPr>
        <w:t xml:space="preserve">Lentelė </w:t>
      </w:r>
      <w:r w:rsidRPr="00B77767">
        <w:rPr>
          <w:b/>
        </w:rPr>
        <w:fldChar w:fldCharType="begin"/>
      </w:r>
      <w:r w:rsidRPr="00B77767">
        <w:rPr>
          <w:b/>
        </w:rPr>
        <w:instrText xml:space="preserve"> SEQ Lentelė \* ARABIC </w:instrText>
      </w:r>
      <w:r w:rsidRPr="00B77767">
        <w:rPr>
          <w:b/>
        </w:rPr>
        <w:fldChar w:fldCharType="separate"/>
      </w:r>
      <w:r w:rsidR="00467BB1">
        <w:rPr>
          <w:b/>
          <w:noProof/>
        </w:rPr>
        <w:t>1</w:t>
      </w:r>
      <w:r w:rsidRPr="00B77767">
        <w:rPr>
          <w:b/>
        </w:rPr>
        <w:fldChar w:fldCharType="end"/>
      </w:r>
      <w:r w:rsidRPr="00B77767">
        <w:rPr>
          <w:b/>
        </w:rPr>
        <w:t>.</w:t>
      </w:r>
      <w:r>
        <w:t xml:space="preserve"> Sistemos komponentai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3060"/>
        <w:gridCol w:w="6862"/>
      </w:tblGrid>
      <w:tr w:rsidR="00F602CD" w:rsidRPr="003A5FF7" w14:paraId="25CA6909" w14:textId="77777777" w:rsidTr="00554E31">
        <w:trPr>
          <w:tblHeader/>
          <w:jc w:val="center"/>
        </w:trPr>
        <w:tc>
          <w:tcPr>
            <w:tcW w:w="1542" w:type="pct"/>
            <w:tcBorders>
              <w:right w:val="single" w:sz="4" w:space="0" w:color="BFBFBF" w:themeColor="background1" w:themeShade="BF"/>
            </w:tcBorders>
            <w:shd w:val="clear" w:color="auto" w:fill="BEE3A5"/>
            <w:vAlign w:val="center"/>
          </w:tcPr>
          <w:p w14:paraId="6197E23F" w14:textId="77777777" w:rsidR="00F602CD" w:rsidRPr="003A5FF7" w:rsidRDefault="00F602CD" w:rsidP="00554E31">
            <w:pPr>
              <w:spacing w:after="100"/>
              <w:rPr>
                <w:b/>
                <w:bCs/>
                <w:noProof/>
              </w:rPr>
            </w:pPr>
            <w:r w:rsidRPr="003A5FF7">
              <w:rPr>
                <w:b/>
                <w:bCs/>
                <w:noProof/>
              </w:rPr>
              <w:t>Sąvoka/terminas</w:t>
            </w:r>
          </w:p>
        </w:tc>
        <w:tc>
          <w:tcPr>
            <w:tcW w:w="3458" w:type="pct"/>
            <w:tcBorders>
              <w:left w:val="single" w:sz="4" w:space="0" w:color="BFBFBF" w:themeColor="background1" w:themeShade="BF"/>
            </w:tcBorders>
            <w:shd w:val="clear" w:color="auto" w:fill="BEE3A5"/>
            <w:vAlign w:val="center"/>
          </w:tcPr>
          <w:p w14:paraId="1ACF8267" w14:textId="77777777" w:rsidR="00F602CD" w:rsidRPr="003A5FF7" w:rsidRDefault="00F602CD" w:rsidP="00554E31">
            <w:pPr>
              <w:spacing w:after="100"/>
              <w:rPr>
                <w:b/>
                <w:bCs/>
                <w:noProof/>
              </w:rPr>
            </w:pPr>
            <w:r w:rsidRPr="003A5FF7">
              <w:rPr>
                <w:b/>
                <w:bCs/>
                <w:noProof/>
              </w:rPr>
              <w:t>Paaiškinimas</w:t>
            </w:r>
          </w:p>
        </w:tc>
      </w:tr>
      <w:tr w:rsidR="00F602CD" w:rsidRPr="00187C85" w14:paraId="0EBDB4ED" w14:textId="77777777" w:rsidTr="00554E31">
        <w:trPr>
          <w:jc w:val="center"/>
        </w:trPr>
        <w:tc>
          <w:tcPr>
            <w:tcW w:w="1542" w:type="pct"/>
            <w:tcBorders>
              <w:right w:val="single" w:sz="4" w:space="0" w:color="BFBFBF" w:themeColor="background1" w:themeShade="BF"/>
            </w:tcBorders>
            <w:shd w:val="clear" w:color="auto" w:fill="auto"/>
            <w:vAlign w:val="center"/>
          </w:tcPr>
          <w:p w14:paraId="612C39E9" w14:textId="53FD5D44" w:rsidR="00F602CD" w:rsidRPr="00187C85" w:rsidRDefault="00F602CD" w:rsidP="00F602CD">
            <w:pPr>
              <w:ind w:firstLine="0"/>
              <w:rPr>
                <w:b/>
                <w:szCs w:val="20"/>
              </w:rPr>
            </w:pPr>
            <w:r w:rsidRPr="00E67719">
              <w:rPr>
                <w:lang w:eastAsia="de-DE"/>
              </w:rPr>
              <w:t>[Mygtukas]</w:t>
            </w:r>
          </w:p>
        </w:tc>
        <w:tc>
          <w:tcPr>
            <w:tcW w:w="3458" w:type="pct"/>
            <w:tcBorders>
              <w:left w:val="single" w:sz="4" w:space="0" w:color="BFBFBF" w:themeColor="background1" w:themeShade="BF"/>
            </w:tcBorders>
          </w:tcPr>
          <w:p w14:paraId="78B68FF5" w14:textId="41BB5FD9" w:rsidR="00F602CD" w:rsidRPr="00187C85" w:rsidRDefault="00F602CD" w:rsidP="00F602CD">
            <w:pPr>
              <w:pStyle w:val="Tekstaslentels"/>
              <w:spacing w:after="0"/>
            </w:pPr>
            <w:r w:rsidRPr="00E67719">
              <w:rPr>
                <w:lang w:eastAsia="de-DE"/>
              </w:rPr>
              <w:t xml:space="preserve">Dialogo lango arba lango mygtukai (taip pat vadinami komandiniais mygtukais) tekste yra žymimi kvadratiniais skliausteliais []. Tarp skliaustelių yra rašomas mygtuko pavadinimas. Sistemoje atvaizduoti kaip keturkampiai mygtukai ir aktyvios nuorodos (pabrauktas tekstas). </w:t>
            </w:r>
          </w:p>
        </w:tc>
      </w:tr>
      <w:tr w:rsidR="00F602CD" w:rsidRPr="00187C85" w14:paraId="46B7976A" w14:textId="77777777" w:rsidTr="00554E31">
        <w:trPr>
          <w:jc w:val="center"/>
        </w:trPr>
        <w:tc>
          <w:tcPr>
            <w:tcW w:w="1542" w:type="pct"/>
            <w:tcBorders>
              <w:right w:val="single" w:sz="4" w:space="0" w:color="BFBFBF" w:themeColor="background1" w:themeShade="BF"/>
            </w:tcBorders>
            <w:shd w:val="clear" w:color="auto" w:fill="auto"/>
            <w:vAlign w:val="center"/>
          </w:tcPr>
          <w:p w14:paraId="1ED29296" w14:textId="4C58DEC0" w:rsidR="00F602CD" w:rsidRPr="00187C85" w:rsidRDefault="00F602CD" w:rsidP="00F602CD">
            <w:pPr>
              <w:ind w:firstLine="0"/>
              <w:rPr>
                <w:b/>
                <w:szCs w:val="20"/>
              </w:rPr>
            </w:pPr>
            <w:r w:rsidRPr="00E67719">
              <w:rPr>
                <w:lang w:eastAsia="de-DE"/>
              </w:rPr>
              <w:t>„Meniu punktas”</w:t>
            </w:r>
          </w:p>
        </w:tc>
        <w:tc>
          <w:tcPr>
            <w:tcW w:w="3458" w:type="pct"/>
            <w:tcBorders>
              <w:left w:val="single" w:sz="4" w:space="0" w:color="BFBFBF" w:themeColor="background1" w:themeShade="BF"/>
            </w:tcBorders>
          </w:tcPr>
          <w:p w14:paraId="0F4E3799" w14:textId="54D3972F" w:rsidR="00F602CD" w:rsidRPr="00187C85" w:rsidRDefault="00F602CD" w:rsidP="00F602CD">
            <w:pPr>
              <w:pStyle w:val="Tekstaslentels"/>
              <w:spacing w:after="0"/>
            </w:pPr>
            <w:r w:rsidRPr="00E67719">
              <w:rPr>
                <w:lang w:eastAsia="de-DE"/>
              </w:rPr>
              <w:t>Kabutėmis „” yra žymimas meniu punktas. Tarp kabučių yra rašomas meniu punkto pavadinimas.</w:t>
            </w:r>
          </w:p>
        </w:tc>
      </w:tr>
      <w:tr w:rsidR="00F602CD" w:rsidRPr="00187C85" w14:paraId="31909353" w14:textId="77777777" w:rsidTr="00554E31">
        <w:trPr>
          <w:jc w:val="center"/>
        </w:trPr>
        <w:tc>
          <w:tcPr>
            <w:tcW w:w="1542" w:type="pct"/>
            <w:tcBorders>
              <w:right w:val="single" w:sz="4" w:space="0" w:color="BFBFBF" w:themeColor="background1" w:themeShade="BF"/>
            </w:tcBorders>
            <w:shd w:val="clear" w:color="auto" w:fill="auto"/>
            <w:vAlign w:val="center"/>
          </w:tcPr>
          <w:p w14:paraId="0C388525" w14:textId="545BCC0D" w:rsidR="00F602CD" w:rsidRPr="00187C85" w:rsidRDefault="00F602CD" w:rsidP="00F602CD">
            <w:pPr>
              <w:ind w:firstLine="0"/>
              <w:rPr>
                <w:b/>
                <w:szCs w:val="20"/>
              </w:rPr>
            </w:pPr>
            <w:r>
              <w:rPr>
                <w:noProof/>
                <w:lang w:eastAsia="lt-LT"/>
              </w:rPr>
              <w:drawing>
                <wp:inline distT="0" distB="0" distL="0" distR="0" wp14:anchorId="60AFF0BA" wp14:editId="58B2FFE3">
                  <wp:extent cx="112395" cy="112395"/>
                  <wp:effectExtent l="0" t="0" r="1905" b="1905"/>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12395"/>
                          </a:xfrm>
                          <a:prstGeom prst="rect">
                            <a:avLst/>
                          </a:prstGeom>
                          <a:noFill/>
                          <a:ln>
                            <a:noFill/>
                          </a:ln>
                        </pic:spPr>
                      </pic:pic>
                    </a:graphicData>
                  </a:graphic>
                </wp:inline>
              </w:drawing>
            </w:r>
            <w:r w:rsidRPr="00E67719">
              <w:rPr>
                <w:lang w:eastAsia="de-DE"/>
              </w:rPr>
              <w:t xml:space="preserve"> Žymimasis langelis</w:t>
            </w:r>
          </w:p>
        </w:tc>
        <w:tc>
          <w:tcPr>
            <w:tcW w:w="3458" w:type="pct"/>
            <w:tcBorders>
              <w:left w:val="single" w:sz="4" w:space="0" w:color="BFBFBF" w:themeColor="background1" w:themeShade="BF"/>
            </w:tcBorders>
          </w:tcPr>
          <w:p w14:paraId="6F58826D" w14:textId="7D7B6C83" w:rsidR="00F602CD" w:rsidRPr="00187C85" w:rsidRDefault="00F602CD" w:rsidP="00F602CD">
            <w:pPr>
              <w:pStyle w:val="Tekstaslentels"/>
              <w:spacing w:after="0"/>
            </w:pPr>
            <w:r w:rsidRPr="00E67719">
              <w:rPr>
                <w:lang w:eastAsia="de-DE"/>
              </w:rPr>
              <w:t>Kvadrato formos figūra, kurios dešinėje arba kairėje yra rašomas tekstas. Aprašymas atspindi galimą veiksmą. Figūra parodo, ar yra pasirinkta nurodyta reikšmė, ar ne. Sistemos naudotojas gali keisti pasirinkimo langelio reikšmę pele pažymint arba panaikinant požymį langelyje.</w:t>
            </w:r>
          </w:p>
        </w:tc>
      </w:tr>
      <w:tr w:rsidR="00F602CD" w:rsidRPr="00187C85" w14:paraId="57DEBFEA" w14:textId="77777777" w:rsidTr="00554E31">
        <w:trPr>
          <w:jc w:val="center"/>
        </w:trPr>
        <w:tc>
          <w:tcPr>
            <w:tcW w:w="1542" w:type="pct"/>
            <w:tcBorders>
              <w:right w:val="single" w:sz="4" w:space="0" w:color="BFBFBF" w:themeColor="background1" w:themeShade="BF"/>
            </w:tcBorders>
            <w:shd w:val="clear" w:color="auto" w:fill="auto"/>
            <w:vAlign w:val="center"/>
          </w:tcPr>
          <w:p w14:paraId="12709738" w14:textId="02FECF7C" w:rsidR="00F602CD" w:rsidRPr="00187C85" w:rsidRDefault="00F602CD" w:rsidP="00F602CD">
            <w:pPr>
              <w:ind w:firstLine="0"/>
              <w:rPr>
                <w:b/>
                <w:szCs w:val="20"/>
              </w:rPr>
            </w:pPr>
            <w:r>
              <w:rPr>
                <w:noProof/>
                <w:lang w:eastAsia="lt-LT"/>
              </w:rPr>
              <w:drawing>
                <wp:inline distT="0" distB="0" distL="0" distR="0" wp14:anchorId="046A7F20" wp14:editId="049B8F26">
                  <wp:extent cx="103505" cy="10350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3505" cy="103505"/>
                          </a:xfrm>
                          <a:prstGeom prst="rect">
                            <a:avLst/>
                          </a:prstGeom>
                          <a:noFill/>
                          <a:ln>
                            <a:noFill/>
                          </a:ln>
                        </pic:spPr>
                      </pic:pic>
                    </a:graphicData>
                  </a:graphic>
                </wp:inline>
              </w:drawing>
            </w:r>
            <w:r w:rsidRPr="00E67719">
              <w:rPr>
                <w:lang w:eastAsia="de-DE"/>
              </w:rPr>
              <w:t xml:space="preserve"> Žymimoji akutė</w:t>
            </w:r>
          </w:p>
        </w:tc>
        <w:tc>
          <w:tcPr>
            <w:tcW w:w="3458" w:type="pct"/>
            <w:tcBorders>
              <w:left w:val="single" w:sz="4" w:space="0" w:color="BFBFBF" w:themeColor="background1" w:themeShade="BF"/>
            </w:tcBorders>
          </w:tcPr>
          <w:p w14:paraId="0465FE70" w14:textId="55F57B43" w:rsidR="00F602CD" w:rsidRPr="00187C85" w:rsidRDefault="00F602CD" w:rsidP="00F602CD">
            <w:pPr>
              <w:pStyle w:val="Tekstaslentels"/>
              <w:spacing w:after="0"/>
            </w:pPr>
            <w:r w:rsidRPr="00E67719">
              <w:rPr>
                <w:lang w:eastAsia="de-DE"/>
              </w:rPr>
              <w:t>Apvali figūra, kurios dešinėje parašytas tekstas. Aprašymas atspindi galimą veiksmą ar pasirinkimą. Figūra parodo, ar yra pasirinktas vienas iš kelių galimų veiksmų. Sistemos naudotojas gali pažymėti norimą žymimąją akutę pelės paspaudimu.</w:t>
            </w:r>
          </w:p>
        </w:tc>
      </w:tr>
      <w:tr w:rsidR="00F602CD" w:rsidRPr="00187C85" w14:paraId="32E47057" w14:textId="77777777" w:rsidTr="00554E31">
        <w:trPr>
          <w:jc w:val="center"/>
        </w:trPr>
        <w:tc>
          <w:tcPr>
            <w:tcW w:w="1542" w:type="pct"/>
            <w:tcBorders>
              <w:right w:val="single" w:sz="4" w:space="0" w:color="BFBFBF" w:themeColor="background1" w:themeShade="BF"/>
            </w:tcBorders>
            <w:shd w:val="clear" w:color="auto" w:fill="auto"/>
            <w:vAlign w:val="center"/>
          </w:tcPr>
          <w:p w14:paraId="17755AD0" w14:textId="4586A204" w:rsidR="00F602CD" w:rsidRPr="00187C85" w:rsidRDefault="00F602CD" w:rsidP="00F602CD">
            <w:pPr>
              <w:ind w:firstLine="0"/>
              <w:rPr>
                <w:b/>
                <w:szCs w:val="20"/>
              </w:rPr>
            </w:pPr>
            <w:r w:rsidRPr="00E67719">
              <w:rPr>
                <w:lang w:eastAsia="de-DE"/>
              </w:rPr>
              <w:t>Pagrindinis meniu</w:t>
            </w:r>
          </w:p>
        </w:tc>
        <w:tc>
          <w:tcPr>
            <w:tcW w:w="3458" w:type="pct"/>
            <w:tcBorders>
              <w:left w:val="single" w:sz="4" w:space="0" w:color="BFBFBF" w:themeColor="background1" w:themeShade="BF"/>
            </w:tcBorders>
          </w:tcPr>
          <w:p w14:paraId="0C299922" w14:textId="46EEF858" w:rsidR="00F602CD" w:rsidRPr="00187C85" w:rsidRDefault="00F602CD" w:rsidP="00F602CD">
            <w:pPr>
              <w:pStyle w:val="Tekstaslentels"/>
              <w:spacing w:after="0"/>
            </w:pPr>
            <w:r w:rsidRPr="00E67719">
              <w:rPr>
                <w:lang w:eastAsia="de-DE"/>
              </w:rPr>
              <w:t>Pagrindiniame meniu yra pristatomos pagrindinės sistemos funkcijos. Pagrindinio meniu punktai yra pasirenkami pelės kairiojo klavišo spustelėjimu.</w:t>
            </w:r>
          </w:p>
        </w:tc>
      </w:tr>
      <w:tr w:rsidR="00F602CD" w:rsidRPr="00187C85" w14:paraId="29B999B7" w14:textId="77777777" w:rsidTr="00554E31">
        <w:trPr>
          <w:jc w:val="center"/>
        </w:trPr>
        <w:tc>
          <w:tcPr>
            <w:tcW w:w="1542" w:type="pct"/>
            <w:tcBorders>
              <w:right w:val="single" w:sz="4" w:space="0" w:color="BFBFBF" w:themeColor="background1" w:themeShade="BF"/>
            </w:tcBorders>
            <w:shd w:val="clear" w:color="auto" w:fill="auto"/>
            <w:vAlign w:val="center"/>
          </w:tcPr>
          <w:p w14:paraId="00B67BEC" w14:textId="58BA13A5" w:rsidR="00F602CD" w:rsidRPr="00187C85" w:rsidRDefault="00F602CD" w:rsidP="00F602CD">
            <w:pPr>
              <w:ind w:firstLine="0"/>
              <w:rPr>
                <w:b/>
                <w:szCs w:val="20"/>
              </w:rPr>
            </w:pPr>
            <w:r w:rsidRPr="00E67719">
              <w:rPr>
                <w:lang w:eastAsia="de-DE"/>
              </w:rPr>
              <w:t>„Skirtukas“</w:t>
            </w:r>
          </w:p>
        </w:tc>
        <w:tc>
          <w:tcPr>
            <w:tcW w:w="3458" w:type="pct"/>
            <w:tcBorders>
              <w:left w:val="single" w:sz="4" w:space="0" w:color="BFBFBF" w:themeColor="background1" w:themeShade="BF"/>
            </w:tcBorders>
          </w:tcPr>
          <w:p w14:paraId="73BCB6B1" w14:textId="4563BE11" w:rsidR="00F602CD" w:rsidRPr="00187C85" w:rsidRDefault="00F602CD" w:rsidP="00F602CD">
            <w:pPr>
              <w:pStyle w:val="Tekstaslentels"/>
              <w:spacing w:after="0"/>
            </w:pPr>
            <w:r w:rsidRPr="00E67719">
              <w:rPr>
                <w:lang w:eastAsia="de-DE"/>
              </w:rPr>
              <w:t>Išsikišusi lango dalis, kurią spustelėjus atveriamas atitinkamas langas.</w:t>
            </w:r>
          </w:p>
        </w:tc>
      </w:tr>
    </w:tbl>
    <w:p w14:paraId="65E8CD6D" w14:textId="2F1DCA9B" w:rsidR="00F602CD" w:rsidRDefault="00F602CD" w:rsidP="00F602CD"/>
    <w:p w14:paraId="24F26764" w14:textId="77777777" w:rsidR="00F602CD" w:rsidRPr="00F602CD" w:rsidRDefault="00F602CD" w:rsidP="00F602CD"/>
    <w:p w14:paraId="105CEDEC" w14:textId="0799FF3C" w:rsidR="000B3E2B" w:rsidRPr="00A73F48" w:rsidRDefault="00D819ED" w:rsidP="00A67DEF">
      <w:pPr>
        <w:pStyle w:val="Heading2"/>
      </w:pPr>
      <w:bookmarkStart w:id="7" w:name="_Toc429664877"/>
      <w:bookmarkStart w:id="8" w:name="_Toc172618869"/>
      <w:r>
        <w:t>DMS</w:t>
      </w:r>
      <w:r w:rsidR="000B3E2B">
        <w:t xml:space="preserve"> sistemos į</w:t>
      </w:r>
      <w:r w:rsidR="000B3E2B" w:rsidRPr="00FC414E">
        <w:t>vedimo ir valdymo elementai</w:t>
      </w:r>
      <w:bookmarkEnd w:id="7"/>
      <w:bookmarkEnd w:id="8"/>
      <w:r w:rsidR="000B3E2B">
        <w:fldChar w:fldCharType="begin"/>
      </w:r>
      <w:r w:rsidR="000B3E2B">
        <w:instrText xml:space="preserve"> XE "</w:instrText>
      </w:r>
      <w:r w:rsidR="000B3E2B" w:rsidRPr="009040AE">
        <w:instrText>Įvedimo ir valdymo elementai</w:instrText>
      </w:r>
      <w:r w:rsidR="000B3E2B">
        <w:instrText xml:space="preserve">" </w:instrText>
      </w:r>
      <w:r w:rsidR="000B3E2B">
        <w:fldChar w:fldCharType="end"/>
      </w:r>
    </w:p>
    <w:p w14:paraId="58203021" w14:textId="56752FA6" w:rsidR="000B3E2B" w:rsidRDefault="000B3E2B" w:rsidP="000B3E2B">
      <w:pPr>
        <w:pStyle w:val="Caption"/>
        <w:jc w:val="left"/>
      </w:pPr>
      <w:r w:rsidRPr="00B77767">
        <w:rPr>
          <w:b/>
        </w:rPr>
        <w:t xml:space="preserve">Lentelė </w:t>
      </w:r>
      <w:r w:rsidRPr="00B77767">
        <w:rPr>
          <w:b/>
        </w:rPr>
        <w:fldChar w:fldCharType="begin"/>
      </w:r>
      <w:r w:rsidRPr="00B77767">
        <w:rPr>
          <w:b/>
        </w:rPr>
        <w:instrText xml:space="preserve"> SEQ Lentelė \* ARABIC </w:instrText>
      </w:r>
      <w:r w:rsidRPr="00B77767">
        <w:rPr>
          <w:b/>
        </w:rPr>
        <w:fldChar w:fldCharType="separate"/>
      </w:r>
      <w:r w:rsidR="00467BB1">
        <w:rPr>
          <w:b/>
          <w:noProof/>
        </w:rPr>
        <w:t>2</w:t>
      </w:r>
      <w:r w:rsidRPr="00B77767">
        <w:rPr>
          <w:b/>
        </w:rPr>
        <w:fldChar w:fldCharType="end"/>
      </w:r>
      <w:r w:rsidRPr="00B77767">
        <w:rPr>
          <w:b/>
        </w:rPr>
        <w:t>.</w:t>
      </w:r>
      <w:r w:rsidRPr="00B77767">
        <w:t xml:space="preserve"> Įvedimo ir valdymo elementai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6277"/>
        <w:gridCol w:w="3645"/>
      </w:tblGrid>
      <w:tr w:rsidR="00F602CD" w:rsidRPr="003A5FF7" w14:paraId="0887C9A9" w14:textId="77777777" w:rsidTr="416C7D3F">
        <w:trPr>
          <w:tblHeader/>
          <w:jc w:val="center"/>
        </w:trPr>
        <w:tc>
          <w:tcPr>
            <w:tcW w:w="3163" w:type="pct"/>
            <w:tcBorders>
              <w:right w:val="single" w:sz="4" w:space="0" w:color="BFBFBF" w:themeColor="background1" w:themeShade="BF"/>
            </w:tcBorders>
            <w:shd w:val="clear" w:color="auto" w:fill="BEE3A5"/>
            <w:vAlign w:val="center"/>
          </w:tcPr>
          <w:p w14:paraId="33E4E948" w14:textId="77777777" w:rsidR="00F602CD" w:rsidRPr="003A5FF7" w:rsidRDefault="00F602CD" w:rsidP="00554E31">
            <w:pPr>
              <w:spacing w:after="100"/>
              <w:rPr>
                <w:b/>
                <w:bCs/>
                <w:noProof/>
              </w:rPr>
            </w:pPr>
            <w:r w:rsidRPr="003A5FF7">
              <w:rPr>
                <w:b/>
                <w:bCs/>
                <w:noProof/>
              </w:rPr>
              <w:t>Sąvoka/terminas</w:t>
            </w:r>
          </w:p>
        </w:tc>
        <w:tc>
          <w:tcPr>
            <w:tcW w:w="1837" w:type="pct"/>
            <w:tcBorders>
              <w:left w:val="single" w:sz="4" w:space="0" w:color="BFBFBF" w:themeColor="background1" w:themeShade="BF"/>
            </w:tcBorders>
            <w:shd w:val="clear" w:color="auto" w:fill="BEE3A5"/>
            <w:vAlign w:val="center"/>
          </w:tcPr>
          <w:p w14:paraId="6FD63A4F" w14:textId="77777777" w:rsidR="00F602CD" w:rsidRPr="003A5FF7" w:rsidRDefault="00F602CD" w:rsidP="00554E31">
            <w:pPr>
              <w:spacing w:after="100"/>
              <w:rPr>
                <w:b/>
                <w:bCs/>
                <w:noProof/>
              </w:rPr>
            </w:pPr>
            <w:r w:rsidRPr="003A5FF7">
              <w:rPr>
                <w:b/>
                <w:bCs/>
                <w:noProof/>
              </w:rPr>
              <w:t>Paaiškinimas</w:t>
            </w:r>
          </w:p>
        </w:tc>
      </w:tr>
      <w:tr w:rsidR="00F602CD" w:rsidRPr="00187C85" w14:paraId="766C6F56" w14:textId="77777777" w:rsidTr="416C7D3F">
        <w:trPr>
          <w:jc w:val="center"/>
        </w:trPr>
        <w:tc>
          <w:tcPr>
            <w:tcW w:w="3163" w:type="pct"/>
            <w:tcBorders>
              <w:right w:val="single" w:sz="4" w:space="0" w:color="BFBFBF" w:themeColor="background1" w:themeShade="BF"/>
            </w:tcBorders>
            <w:shd w:val="clear" w:color="auto" w:fill="auto"/>
          </w:tcPr>
          <w:p w14:paraId="5C500DAB" w14:textId="4AEE0C79" w:rsidR="00F602CD" w:rsidRPr="00187C85" w:rsidRDefault="00F602CD" w:rsidP="416C7D3F">
            <w:pPr>
              <w:ind w:firstLine="0"/>
              <w:rPr>
                <w:b/>
                <w:bCs/>
              </w:rPr>
            </w:pPr>
            <w:r w:rsidRPr="00E67719">
              <w:object w:dxaOrig="2490" w:dyaOrig="495" w14:anchorId="1498F4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24pt" o:ole="">
                  <v:imagedata r:id="rId17" o:title=""/>
                </v:shape>
                <o:OLEObject Type="Embed" ProgID="PBrush" ShapeID="_x0000_i1025" DrawAspect="Content" ObjectID="_1790752356" r:id="rId18"/>
              </w:object>
            </w:r>
          </w:p>
        </w:tc>
        <w:tc>
          <w:tcPr>
            <w:tcW w:w="1837" w:type="pct"/>
            <w:tcBorders>
              <w:left w:val="single" w:sz="4" w:space="0" w:color="BFBFBF" w:themeColor="background1" w:themeShade="BF"/>
            </w:tcBorders>
            <w:vAlign w:val="center"/>
          </w:tcPr>
          <w:p w14:paraId="06293895" w14:textId="662BFBA9" w:rsidR="00F602CD" w:rsidRPr="00187C85" w:rsidRDefault="00F602CD" w:rsidP="00F602CD">
            <w:pPr>
              <w:pStyle w:val="Tekstaslentels"/>
              <w:spacing w:after="0"/>
            </w:pPr>
            <w:r w:rsidRPr="00E67719">
              <w:rPr>
                <w:lang w:eastAsia="de-DE"/>
              </w:rPr>
              <w:t>Įvedimo elementas. Šiame įvedimo elemente, priklausomai nuo lauko paskirties galima įvesti tekstines ir/arba skaitines reikšmes.</w:t>
            </w:r>
          </w:p>
        </w:tc>
      </w:tr>
      <w:tr w:rsidR="00F602CD" w:rsidRPr="00187C85" w14:paraId="1656FC36" w14:textId="77777777" w:rsidTr="416C7D3F">
        <w:trPr>
          <w:jc w:val="center"/>
        </w:trPr>
        <w:tc>
          <w:tcPr>
            <w:tcW w:w="3163" w:type="pct"/>
            <w:tcBorders>
              <w:right w:val="single" w:sz="4" w:space="0" w:color="BFBFBF" w:themeColor="background1" w:themeShade="BF"/>
            </w:tcBorders>
            <w:shd w:val="clear" w:color="auto" w:fill="auto"/>
          </w:tcPr>
          <w:p w14:paraId="38F833D3" w14:textId="4AB651E2" w:rsidR="00F602CD" w:rsidRPr="00187C85" w:rsidRDefault="00C75CC3" w:rsidP="00F602CD">
            <w:pPr>
              <w:ind w:firstLine="0"/>
              <w:rPr>
                <w:b/>
                <w:szCs w:val="20"/>
              </w:rPr>
            </w:pPr>
            <w:r w:rsidRPr="00C75CC3">
              <w:rPr>
                <w:b/>
                <w:noProof/>
                <w:szCs w:val="20"/>
                <w:lang w:eastAsia="lt-LT"/>
              </w:rPr>
              <w:drawing>
                <wp:inline distT="0" distB="0" distL="0" distR="0" wp14:anchorId="4F701C8C" wp14:editId="1B0411B6">
                  <wp:extent cx="1143099" cy="2743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43099" cy="274344"/>
                          </a:xfrm>
                          <a:prstGeom prst="rect">
                            <a:avLst/>
                          </a:prstGeom>
                        </pic:spPr>
                      </pic:pic>
                    </a:graphicData>
                  </a:graphic>
                </wp:inline>
              </w:drawing>
            </w:r>
          </w:p>
        </w:tc>
        <w:tc>
          <w:tcPr>
            <w:tcW w:w="1837" w:type="pct"/>
            <w:tcBorders>
              <w:left w:val="single" w:sz="4" w:space="0" w:color="BFBFBF" w:themeColor="background1" w:themeShade="BF"/>
            </w:tcBorders>
            <w:vAlign w:val="center"/>
          </w:tcPr>
          <w:p w14:paraId="24E8E99D" w14:textId="1F361E2F" w:rsidR="00F602CD" w:rsidRPr="00187C85" w:rsidRDefault="00F602CD" w:rsidP="00F602CD">
            <w:pPr>
              <w:pStyle w:val="Tekstaslentels"/>
              <w:spacing w:after="0"/>
            </w:pPr>
            <w:r w:rsidRPr="00E67719">
              <w:rPr>
                <w:lang w:eastAsia="de-DE"/>
              </w:rPr>
              <w:t>Mygtukas. Paspaudus mygtuką yra atliekamas vienas ar kitas veiksmas. Ant mygtuko esantis tekstas nusako mygtuko atliekamą funkciją.</w:t>
            </w:r>
          </w:p>
        </w:tc>
      </w:tr>
      <w:tr w:rsidR="00F602CD" w:rsidRPr="00187C85" w14:paraId="70A2EED1" w14:textId="77777777" w:rsidTr="416C7D3F">
        <w:trPr>
          <w:jc w:val="center"/>
        </w:trPr>
        <w:tc>
          <w:tcPr>
            <w:tcW w:w="3163" w:type="pct"/>
            <w:tcBorders>
              <w:right w:val="single" w:sz="4" w:space="0" w:color="BFBFBF" w:themeColor="background1" w:themeShade="BF"/>
            </w:tcBorders>
            <w:shd w:val="clear" w:color="auto" w:fill="auto"/>
          </w:tcPr>
          <w:p w14:paraId="221664BB" w14:textId="1E69F172" w:rsidR="00F602CD" w:rsidRPr="00187C85" w:rsidRDefault="005A2EFB" w:rsidP="00F602CD">
            <w:pPr>
              <w:ind w:firstLine="0"/>
              <w:rPr>
                <w:b/>
                <w:szCs w:val="20"/>
              </w:rPr>
            </w:pPr>
            <w:r w:rsidRPr="005A2EFB">
              <w:rPr>
                <w:b/>
                <w:noProof/>
                <w:szCs w:val="20"/>
                <w:lang w:eastAsia="lt-LT"/>
              </w:rPr>
              <w:drawing>
                <wp:inline distT="0" distB="0" distL="0" distR="0" wp14:anchorId="61605C2F" wp14:editId="48BD52A3">
                  <wp:extent cx="1577477" cy="480102"/>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77477" cy="480102"/>
                          </a:xfrm>
                          <a:prstGeom prst="rect">
                            <a:avLst/>
                          </a:prstGeom>
                        </pic:spPr>
                      </pic:pic>
                    </a:graphicData>
                  </a:graphic>
                </wp:inline>
              </w:drawing>
            </w:r>
          </w:p>
        </w:tc>
        <w:tc>
          <w:tcPr>
            <w:tcW w:w="1837" w:type="pct"/>
            <w:tcBorders>
              <w:left w:val="single" w:sz="4" w:space="0" w:color="BFBFBF" w:themeColor="background1" w:themeShade="BF"/>
            </w:tcBorders>
            <w:vAlign w:val="center"/>
          </w:tcPr>
          <w:p w14:paraId="50232DDA" w14:textId="2A3970D1" w:rsidR="00F602CD" w:rsidRPr="00187C85" w:rsidRDefault="00C73F35" w:rsidP="00F602CD">
            <w:pPr>
              <w:pStyle w:val="Tekstaslentels"/>
              <w:spacing w:after="0"/>
            </w:pPr>
            <w:r>
              <w:rPr>
                <w:color w:val="000000"/>
                <w:lang w:eastAsia="de-DE"/>
              </w:rPr>
              <w:t xml:space="preserve">Datos pasirinkimo komponentas. Paspaudus ant kalendoriaus piktogramos dešiniame lauko kampe, atidaromas </w:t>
            </w:r>
            <w:r>
              <w:rPr>
                <w:color w:val="000000"/>
                <w:lang w:eastAsia="de-DE"/>
              </w:rPr>
              <w:lastRenderedPageBreak/>
              <w:t>kalendorius, kuriame galima pasirinkti reikiamą datą.</w:t>
            </w:r>
          </w:p>
        </w:tc>
      </w:tr>
      <w:tr w:rsidR="00F602CD" w:rsidRPr="00187C85" w14:paraId="170986F1" w14:textId="77777777" w:rsidTr="416C7D3F">
        <w:trPr>
          <w:jc w:val="center"/>
        </w:trPr>
        <w:tc>
          <w:tcPr>
            <w:tcW w:w="3163" w:type="pct"/>
            <w:tcBorders>
              <w:right w:val="single" w:sz="4" w:space="0" w:color="BFBFBF" w:themeColor="background1" w:themeShade="BF"/>
            </w:tcBorders>
            <w:shd w:val="clear" w:color="auto" w:fill="auto"/>
          </w:tcPr>
          <w:p w14:paraId="35B0B3F9" w14:textId="37C894BC" w:rsidR="00F602CD" w:rsidRPr="00187C85" w:rsidRDefault="00A77B47" w:rsidP="00F602CD">
            <w:pPr>
              <w:ind w:firstLine="0"/>
              <w:rPr>
                <w:b/>
                <w:szCs w:val="20"/>
              </w:rPr>
            </w:pPr>
            <w:r w:rsidRPr="00A77B47">
              <w:rPr>
                <w:b/>
                <w:noProof/>
                <w:szCs w:val="20"/>
                <w:lang w:eastAsia="lt-LT"/>
              </w:rPr>
              <w:lastRenderedPageBreak/>
              <w:drawing>
                <wp:inline distT="0" distB="0" distL="0" distR="0" wp14:anchorId="24FEB768" wp14:editId="5ACED2B8">
                  <wp:extent cx="1104996" cy="27434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04996" cy="274344"/>
                          </a:xfrm>
                          <a:prstGeom prst="rect">
                            <a:avLst/>
                          </a:prstGeom>
                        </pic:spPr>
                      </pic:pic>
                    </a:graphicData>
                  </a:graphic>
                </wp:inline>
              </w:drawing>
            </w:r>
          </w:p>
        </w:tc>
        <w:tc>
          <w:tcPr>
            <w:tcW w:w="1837" w:type="pct"/>
            <w:tcBorders>
              <w:left w:val="single" w:sz="4" w:space="0" w:color="BFBFBF" w:themeColor="background1" w:themeShade="BF"/>
            </w:tcBorders>
            <w:vAlign w:val="center"/>
          </w:tcPr>
          <w:p w14:paraId="56F52E99" w14:textId="402052BA" w:rsidR="00F602CD" w:rsidRPr="00187C85" w:rsidRDefault="00F602CD" w:rsidP="00F602CD">
            <w:pPr>
              <w:pStyle w:val="Tekstaslentels"/>
              <w:spacing w:after="0"/>
            </w:pPr>
            <w:r w:rsidRPr="00E67719">
              <w:rPr>
                <w:lang w:eastAsia="de-DE"/>
              </w:rPr>
              <w:t xml:space="preserve">Nuoroda. Paspaudus nuorodą </w:t>
            </w:r>
            <w:r w:rsidR="00C73F35">
              <w:rPr>
                <w:lang w:eastAsia="de-DE"/>
              </w:rPr>
              <w:t xml:space="preserve">atidaromas susijęs </w:t>
            </w:r>
            <w:r w:rsidR="00746233">
              <w:rPr>
                <w:lang w:eastAsia="de-DE"/>
              </w:rPr>
              <w:t>puslapis</w:t>
            </w:r>
            <w:r w:rsidRPr="00E67719">
              <w:rPr>
                <w:lang w:eastAsia="de-DE"/>
              </w:rPr>
              <w:t>. Nuorodos tekstas nusako jos paskirtį.</w:t>
            </w:r>
          </w:p>
        </w:tc>
      </w:tr>
      <w:tr w:rsidR="00F602CD" w:rsidRPr="00187C85" w14:paraId="4638D876" w14:textId="77777777" w:rsidTr="416C7D3F">
        <w:trPr>
          <w:jc w:val="center"/>
        </w:trPr>
        <w:tc>
          <w:tcPr>
            <w:tcW w:w="3163" w:type="pct"/>
            <w:tcBorders>
              <w:right w:val="single" w:sz="4" w:space="0" w:color="BFBFBF" w:themeColor="background1" w:themeShade="BF"/>
            </w:tcBorders>
            <w:shd w:val="clear" w:color="auto" w:fill="auto"/>
          </w:tcPr>
          <w:p w14:paraId="638A797B" w14:textId="0EED3F6D" w:rsidR="00F602CD" w:rsidRPr="00187C85" w:rsidRDefault="005E7C9F" w:rsidP="00F602CD">
            <w:pPr>
              <w:ind w:firstLine="0"/>
              <w:rPr>
                <w:b/>
                <w:szCs w:val="20"/>
              </w:rPr>
            </w:pPr>
            <w:r w:rsidRPr="005E7C9F">
              <w:rPr>
                <w:b/>
                <w:noProof/>
                <w:szCs w:val="20"/>
                <w:lang w:eastAsia="lt-LT"/>
              </w:rPr>
              <w:drawing>
                <wp:inline distT="0" distB="0" distL="0" distR="0" wp14:anchorId="3EA6E555" wp14:editId="23B8B237">
                  <wp:extent cx="3848433" cy="160795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8433" cy="1607959"/>
                          </a:xfrm>
                          <a:prstGeom prst="rect">
                            <a:avLst/>
                          </a:prstGeom>
                        </pic:spPr>
                      </pic:pic>
                    </a:graphicData>
                  </a:graphic>
                </wp:inline>
              </w:drawing>
            </w:r>
          </w:p>
        </w:tc>
        <w:tc>
          <w:tcPr>
            <w:tcW w:w="1837" w:type="pct"/>
            <w:tcBorders>
              <w:left w:val="single" w:sz="4" w:space="0" w:color="BFBFBF" w:themeColor="background1" w:themeShade="BF"/>
            </w:tcBorders>
            <w:vAlign w:val="center"/>
          </w:tcPr>
          <w:p w14:paraId="52634AC9" w14:textId="54412139" w:rsidR="00F602CD" w:rsidRPr="00187C85" w:rsidRDefault="00F602CD" w:rsidP="00F602CD">
            <w:pPr>
              <w:pStyle w:val="Tekstaslentels"/>
              <w:spacing w:after="0"/>
            </w:pPr>
            <w:r w:rsidRPr="00E67719">
              <w:rPr>
                <w:color w:val="000000"/>
                <w:lang w:eastAsia="de-DE"/>
              </w:rPr>
              <w:t>Reikšmės pasirinkimo elementas. Paspaudus ant šio elemento yra atveriamas galimų reikšmių sąrašas. Norima reikšmė pasirenkama paspaudus ją kairiu pelės klavišu.</w:t>
            </w:r>
          </w:p>
        </w:tc>
      </w:tr>
      <w:tr w:rsidR="00F602CD" w:rsidRPr="00187C85" w14:paraId="4735EC1E" w14:textId="77777777" w:rsidTr="416C7D3F">
        <w:trPr>
          <w:jc w:val="center"/>
        </w:trPr>
        <w:tc>
          <w:tcPr>
            <w:tcW w:w="3163" w:type="pct"/>
            <w:tcBorders>
              <w:right w:val="single" w:sz="4" w:space="0" w:color="BFBFBF" w:themeColor="background1" w:themeShade="BF"/>
            </w:tcBorders>
            <w:shd w:val="clear" w:color="auto" w:fill="auto"/>
          </w:tcPr>
          <w:p w14:paraId="2F2C8E03" w14:textId="10020294" w:rsidR="00F602CD" w:rsidRPr="00187C85" w:rsidRDefault="00F32589" w:rsidP="00F602CD">
            <w:pPr>
              <w:ind w:firstLine="0"/>
              <w:rPr>
                <w:b/>
                <w:szCs w:val="20"/>
              </w:rPr>
            </w:pPr>
            <w:r w:rsidRPr="00F32589">
              <w:rPr>
                <w:b/>
                <w:noProof/>
                <w:szCs w:val="20"/>
                <w:lang w:eastAsia="lt-LT"/>
              </w:rPr>
              <w:drawing>
                <wp:inline distT="0" distB="0" distL="0" distR="0" wp14:anchorId="3829B252" wp14:editId="32AAC35D">
                  <wp:extent cx="144793" cy="144793"/>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4793" cy="144793"/>
                          </a:xfrm>
                          <a:prstGeom prst="rect">
                            <a:avLst/>
                          </a:prstGeom>
                        </pic:spPr>
                      </pic:pic>
                    </a:graphicData>
                  </a:graphic>
                </wp:inline>
              </w:drawing>
            </w:r>
          </w:p>
        </w:tc>
        <w:tc>
          <w:tcPr>
            <w:tcW w:w="1837" w:type="pct"/>
            <w:tcBorders>
              <w:left w:val="single" w:sz="4" w:space="0" w:color="BFBFBF" w:themeColor="background1" w:themeShade="BF"/>
            </w:tcBorders>
            <w:vAlign w:val="center"/>
          </w:tcPr>
          <w:p w14:paraId="5B50D631" w14:textId="03899008" w:rsidR="00F602CD" w:rsidRPr="00E67719" w:rsidRDefault="00F602CD" w:rsidP="00F602CD">
            <w:pPr>
              <w:pStyle w:val="Tekstaslentels"/>
              <w:spacing w:after="0"/>
              <w:rPr>
                <w:lang w:eastAsia="de-DE"/>
              </w:rPr>
            </w:pPr>
            <w:r w:rsidRPr="00E67719">
              <w:rPr>
                <w:lang w:eastAsia="de-DE"/>
              </w:rPr>
              <w:t xml:space="preserve">Pagalbos komponentas. Užvedus pelę ant šio komponento pasirodo pagalbinė informacija, paaiškinimai, kurie palengvina </w:t>
            </w:r>
            <w:r w:rsidRPr="00E67719">
              <w:t>naudojimąsi sistema</w:t>
            </w:r>
            <w:r w:rsidRPr="00E67719">
              <w:rPr>
                <w:lang w:eastAsia="de-DE"/>
              </w:rPr>
              <w:t>.</w:t>
            </w:r>
          </w:p>
        </w:tc>
      </w:tr>
      <w:tr w:rsidR="00502C71" w:rsidRPr="00187C85" w14:paraId="3D4CB1C1" w14:textId="77777777" w:rsidTr="416C7D3F">
        <w:trPr>
          <w:jc w:val="center"/>
        </w:trPr>
        <w:tc>
          <w:tcPr>
            <w:tcW w:w="3163" w:type="pct"/>
            <w:tcBorders>
              <w:right w:val="single" w:sz="4" w:space="0" w:color="BFBFBF" w:themeColor="background1" w:themeShade="BF"/>
            </w:tcBorders>
            <w:shd w:val="clear" w:color="auto" w:fill="auto"/>
          </w:tcPr>
          <w:p w14:paraId="44B09BDC" w14:textId="6EC738A2" w:rsidR="00502C71" w:rsidRPr="00187C85" w:rsidRDefault="00502C71" w:rsidP="00F602CD">
            <w:pPr>
              <w:ind w:firstLine="0"/>
              <w:rPr>
                <w:b/>
                <w:szCs w:val="20"/>
              </w:rPr>
            </w:pPr>
            <w:r w:rsidRPr="00502C71">
              <w:rPr>
                <w:b/>
                <w:noProof/>
                <w:szCs w:val="20"/>
                <w:lang w:eastAsia="lt-LT"/>
              </w:rPr>
              <w:drawing>
                <wp:inline distT="0" distB="0" distL="0" distR="0" wp14:anchorId="6BD49E61" wp14:editId="56CCCF12">
                  <wp:extent cx="167655" cy="152413"/>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7655" cy="152413"/>
                          </a:xfrm>
                          <a:prstGeom prst="rect">
                            <a:avLst/>
                          </a:prstGeom>
                        </pic:spPr>
                      </pic:pic>
                    </a:graphicData>
                  </a:graphic>
                </wp:inline>
              </w:drawing>
            </w:r>
          </w:p>
        </w:tc>
        <w:tc>
          <w:tcPr>
            <w:tcW w:w="1837" w:type="pct"/>
            <w:tcBorders>
              <w:left w:val="single" w:sz="4" w:space="0" w:color="BFBFBF" w:themeColor="background1" w:themeShade="BF"/>
            </w:tcBorders>
            <w:vAlign w:val="center"/>
          </w:tcPr>
          <w:p w14:paraId="46581C91" w14:textId="25FBFF0C" w:rsidR="00502C71" w:rsidRPr="00E67719" w:rsidRDefault="000261E0" w:rsidP="00F602CD">
            <w:pPr>
              <w:pStyle w:val="Tekstaslentels"/>
              <w:spacing w:after="0"/>
              <w:rPr>
                <w:lang w:eastAsia="de-DE"/>
              </w:rPr>
            </w:pPr>
            <w:r>
              <w:rPr>
                <w:lang w:eastAsia="de-DE"/>
              </w:rPr>
              <w:t xml:space="preserve">Įspėjimas. </w:t>
            </w:r>
            <w:r w:rsidRPr="00E67719">
              <w:rPr>
                <w:lang w:eastAsia="de-DE"/>
              </w:rPr>
              <w:t>Užvedus pelę ant šio komponento pasirodo pagalbinė informacija, paaiškinimai</w:t>
            </w:r>
            <w:r w:rsidR="003C4C70">
              <w:rPr>
                <w:lang w:eastAsia="de-DE"/>
              </w:rPr>
              <w:t xml:space="preserve"> įspėjimo priežastį.</w:t>
            </w:r>
          </w:p>
        </w:tc>
      </w:tr>
      <w:tr w:rsidR="00AE698A" w:rsidRPr="00187C85" w14:paraId="759CA52D" w14:textId="77777777" w:rsidTr="416C7D3F">
        <w:trPr>
          <w:jc w:val="center"/>
        </w:trPr>
        <w:tc>
          <w:tcPr>
            <w:tcW w:w="3163" w:type="pct"/>
            <w:tcBorders>
              <w:right w:val="single" w:sz="4" w:space="0" w:color="BFBFBF" w:themeColor="background1" w:themeShade="BF"/>
            </w:tcBorders>
            <w:shd w:val="clear" w:color="auto" w:fill="auto"/>
          </w:tcPr>
          <w:p w14:paraId="0EAEED49" w14:textId="6472DF5D" w:rsidR="00AE698A" w:rsidRPr="00502C71" w:rsidRDefault="00AE698A" w:rsidP="00AE698A">
            <w:pPr>
              <w:ind w:firstLine="0"/>
              <w:rPr>
                <w:b/>
                <w:noProof/>
                <w:szCs w:val="20"/>
              </w:rPr>
            </w:pPr>
            <w:r w:rsidRPr="005A0422">
              <w:rPr>
                <w:b/>
                <w:noProof/>
                <w:szCs w:val="20"/>
                <w:lang w:eastAsia="lt-LT"/>
              </w:rPr>
              <w:drawing>
                <wp:inline distT="0" distB="0" distL="0" distR="0" wp14:anchorId="25EFE9D9" wp14:editId="7FEAF55B">
                  <wp:extent cx="371527" cy="304843"/>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1527" cy="304843"/>
                          </a:xfrm>
                          <a:prstGeom prst="rect">
                            <a:avLst/>
                          </a:prstGeom>
                        </pic:spPr>
                      </pic:pic>
                    </a:graphicData>
                  </a:graphic>
                </wp:inline>
              </w:drawing>
            </w:r>
          </w:p>
        </w:tc>
        <w:tc>
          <w:tcPr>
            <w:tcW w:w="1837" w:type="pct"/>
            <w:tcBorders>
              <w:left w:val="single" w:sz="4" w:space="0" w:color="BFBFBF" w:themeColor="background1" w:themeShade="BF"/>
            </w:tcBorders>
            <w:vAlign w:val="center"/>
          </w:tcPr>
          <w:p w14:paraId="67D1C5C3" w14:textId="73D3A7DB" w:rsidR="00AE698A" w:rsidRDefault="00AE698A" w:rsidP="00AE698A">
            <w:pPr>
              <w:pStyle w:val="Tekstaslentels"/>
              <w:spacing w:after="0"/>
              <w:rPr>
                <w:lang w:eastAsia="de-DE"/>
              </w:rPr>
            </w:pPr>
            <w:r>
              <w:rPr>
                <w:lang w:eastAsia="de-DE"/>
              </w:rPr>
              <w:t>Redagavimo mygtukas. Prie sistemos įrašo paspaudus šį mygtuką atidaroma objekto informacijos formoje, kurioje naudotojas gali atlikti pakeitimus.</w:t>
            </w:r>
          </w:p>
        </w:tc>
      </w:tr>
      <w:tr w:rsidR="00AE698A" w:rsidRPr="00187C85" w14:paraId="39C7AE12" w14:textId="77777777" w:rsidTr="416C7D3F">
        <w:trPr>
          <w:jc w:val="center"/>
        </w:trPr>
        <w:tc>
          <w:tcPr>
            <w:tcW w:w="3163" w:type="pct"/>
            <w:tcBorders>
              <w:right w:val="single" w:sz="4" w:space="0" w:color="BFBFBF" w:themeColor="background1" w:themeShade="BF"/>
            </w:tcBorders>
            <w:shd w:val="clear" w:color="auto" w:fill="auto"/>
          </w:tcPr>
          <w:p w14:paraId="1E6DCE21" w14:textId="19DB69E2" w:rsidR="00AE698A" w:rsidRPr="00502C71" w:rsidRDefault="00AE698A" w:rsidP="00AE698A">
            <w:pPr>
              <w:ind w:firstLine="0"/>
              <w:rPr>
                <w:b/>
                <w:noProof/>
                <w:szCs w:val="20"/>
              </w:rPr>
            </w:pPr>
            <w:r w:rsidRPr="005A0422">
              <w:rPr>
                <w:b/>
                <w:noProof/>
                <w:szCs w:val="20"/>
                <w:lang w:eastAsia="lt-LT"/>
              </w:rPr>
              <w:drawing>
                <wp:inline distT="0" distB="0" distL="0" distR="0" wp14:anchorId="1179B72E" wp14:editId="05751C68">
                  <wp:extent cx="371527" cy="314369"/>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1527" cy="314369"/>
                          </a:xfrm>
                          <a:prstGeom prst="rect">
                            <a:avLst/>
                          </a:prstGeom>
                        </pic:spPr>
                      </pic:pic>
                    </a:graphicData>
                  </a:graphic>
                </wp:inline>
              </w:drawing>
            </w:r>
          </w:p>
        </w:tc>
        <w:tc>
          <w:tcPr>
            <w:tcW w:w="1837" w:type="pct"/>
            <w:tcBorders>
              <w:left w:val="single" w:sz="4" w:space="0" w:color="BFBFBF" w:themeColor="background1" w:themeShade="BF"/>
            </w:tcBorders>
            <w:vAlign w:val="center"/>
          </w:tcPr>
          <w:p w14:paraId="7589928A" w14:textId="78CF7A33" w:rsidR="00AE698A" w:rsidRDefault="00AE698A" w:rsidP="00AE698A">
            <w:pPr>
              <w:pStyle w:val="Tekstaslentels"/>
              <w:spacing w:after="0"/>
              <w:rPr>
                <w:lang w:eastAsia="de-DE"/>
              </w:rPr>
            </w:pPr>
            <w:r>
              <w:rPr>
                <w:lang w:eastAsia="de-DE"/>
              </w:rPr>
              <w:t>Trynimo mygtukas. Prie sistemos įrašo paspaudus šį mygtuką, įrašas pašalinamas iš sistemos.</w:t>
            </w:r>
          </w:p>
        </w:tc>
      </w:tr>
    </w:tbl>
    <w:p w14:paraId="43F856E5" w14:textId="452657C2" w:rsidR="00F602CD" w:rsidRDefault="00F602CD" w:rsidP="00F602CD"/>
    <w:p w14:paraId="40615851" w14:textId="77777777" w:rsidR="000B3E2B" w:rsidRDefault="000B3E2B" w:rsidP="00F602CD">
      <w:pPr>
        <w:ind w:firstLine="0"/>
      </w:pPr>
    </w:p>
    <w:p w14:paraId="7185F018" w14:textId="77777777" w:rsidR="000B3E2B" w:rsidRDefault="000B3E2B" w:rsidP="00A67DEF">
      <w:pPr>
        <w:pStyle w:val="Heading2"/>
      </w:pPr>
      <w:bookmarkStart w:id="9" w:name="_Toc429664878"/>
      <w:bookmarkStart w:id="10" w:name="_Toc172618870"/>
      <w:r>
        <w:t>Naudojamos sąvokos ir terminai</w:t>
      </w:r>
      <w:bookmarkEnd w:id="9"/>
      <w:bookmarkEnd w:id="10"/>
      <w:r>
        <w:fldChar w:fldCharType="begin"/>
      </w:r>
      <w:r>
        <w:instrText xml:space="preserve"> XE "</w:instrText>
      </w:r>
      <w:r w:rsidRPr="008F289B">
        <w:instrText>Naudojamos sąvokos ir terminai</w:instrText>
      </w:r>
      <w:r>
        <w:instrText xml:space="preserve">" </w:instrText>
      </w:r>
      <w:r>
        <w:fldChar w:fldCharType="end"/>
      </w:r>
    </w:p>
    <w:p w14:paraId="3A58AC4D" w14:textId="5AB45115" w:rsidR="000B3E2B" w:rsidRPr="00930CEA" w:rsidRDefault="000B3E2B" w:rsidP="000B3E2B">
      <w:pPr>
        <w:pStyle w:val="Caption"/>
        <w:jc w:val="left"/>
      </w:pPr>
      <w:bookmarkStart w:id="11" w:name="_Ref332704831"/>
      <w:r w:rsidRPr="00930CEA">
        <w:rPr>
          <w:b/>
        </w:rPr>
        <w:t xml:space="preserve">Lentelė </w:t>
      </w:r>
      <w:r w:rsidRPr="00930CEA">
        <w:rPr>
          <w:b/>
        </w:rPr>
        <w:fldChar w:fldCharType="begin"/>
      </w:r>
      <w:r w:rsidRPr="00930CEA">
        <w:rPr>
          <w:b/>
        </w:rPr>
        <w:instrText xml:space="preserve"> SEQ Lentelė \* ARABIC </w:instrText>
      </w:r>
      <w:r w:rsidRPr="00930CEA">
        <w:rPr>
          <w:b/>
        </w:rPr>
        <w:fldChar w:fldCharType="separate"/>
      </w:r>
      <w:r w:rsidR="00467BB1">
        <w:rPr>
          <w:b/>
          <w:noProof/>
        </w:rPr>
        <w:t>3</w:t>
      </w:r>
      <w:r w:rsidRPr="00930CEA">
        <w:rPr>
          <w:b/>
        </w:rPr>
        <w:fldChar w:fldCharType="end"/>
      </w:r>
      <w:bookmarkEnd w:id="11"/>
      <w:r w:rsidRPr="00930CEA">
        <w:rPr>
          <w:b/>
        </w:rPr>
        <w:t>.</w:t>
      </w:r>
      <w:r w:rsidRPr="00930CEA">
        <w:t xml:space="preserve"> Naudojamos sąvokos ir terminai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3060"/>
        <w:gridCol w:w="6862"/>
      </w:tblGrid>
      <w:tr w:rsidR="003908A5" w:rsidRPr="003A5FF7" w14:paraId="77447BBC" w14:textId="77777777" w:rsidTr="570340CF">
        <w:trPr>
          <w:tblHeader/>
          <w:jc w:val="center"/>
        </w:trPr>
        <w:tc>
          <w:tcPr>
            <w:tcW w:w="1542" w:type="pct"/>
            <w:tcBorders>
              <w:right w:val="single" w:sz="4" w:space="0" w:color="BFBFBF" w:themeColor="background1" w:themeShade="BF"/>
            </w:tcBorders>
            <w:shd w:val="clear" w:color="auto" w:fill="BEE3A5"/>
            <w:vAlign w:val="center"/>
          </w:tcPr>
          <w:p w14:paraId="7B8F481A" w14:textId="77777777" w:rsidR="003908A5" w:rsidRPr="003A5FF7" w:rsidRDefault="003908A5" w:rsidP="005549E7">
            <w:pPr>
              <w:spacing w:after="100"/>
              <w:rPr>
                <w:b/>
                <w:bCs/>
                <w:noProof/>
              </w:rPr>
            </w:pPr>
            <w:bookmarkStart w:id="12" w:name="_Hlk53388841"/>
            <w:r w:rsidRPr="003A5FF7">
              <w:rPr>
                <w:b/>
                <w:bCs/>
                <w:noProof/>
              </w:rPr>
              <w:t>Sąvoka/terminas</w:t>
            </w:r>
          </w:p>
        </w:tc>
        <w:tc>
          <w:tcPr>
            <w:tcW w:w="3458" w:type="pct"/>
            <w:tcBorders>
              <w:left w:val="single" w:sz="4" w:space="0" w:color="BFBFBF" w:themeColor="background1" w:themeShade="BF"/>
            </w:tcBorders>
            <w:shd w:val="clear" w:color="auto" w:fill="BEE3A5"/>
            <w:vAlign w:val="center"/>
          </w:tcPr>
          <w:p w14:paraId="42CE1690" w14:textId="77777777" w:rsidR="003908A5" w:rsidRPr="003A5FF7" w:rsidRDefault="003908A5" w:rsidP="005549E7">
            <w:pPr>
              <w:spacing w:after="100"/>
              <w:rPr>
                <w:b/>
                <w:bCs/>
                <w:noProof/>
              </w:rPr>
            </w:pPr>
            <w:r w:rsidRPr="003A5FF7">
              <w:rPr>
                <w:b/>
                <w:bCs/>
                <w:noProof/>
              </w:rPr>
              <w:t>Paaiškinimas</w:t>
            </w:r>
          </w:p>
        </w:tc>
      </w:tr>
      <w:tr w:rsidR="003908A5" w:rsidRPr="003A5FF7" w14:paraId="452DBA47" w14:textId="77777777" w:rsidTr="570340CF">
        <w:trPr>
          <w:jc w:val="center"/>
        </w:trPr>
        <w:tc>
          <w:tcPr>
            <w:tcW w:w="1542" w:type="pct"/>
            <w:tcBorders>
              <w:right w:val="single" w:sz="4" w:space="0" w:color="BFBFBF" w:themeColor="background1" w:themeShade="BF"/>
            </w:tcBorders>
            <w:shd w:val="clear" w:color="auto" w:fill="auto"/>
          </w:tcPr>
          <w:p w14:paraId="194BCAF1" w14:textId="77777777" w:rsidR="003908A5" w:rsidRPr="00187C85" w:rsidRDefault="003908A5" w:rsidP="005549E7">
            <w:pPr>
              <w:ind w:firstLine="0"/>
              <w:rPr>
                <w:b/>
                <w:szCs w:val="20"/>
              </w:rPr>
            </w:pPr>
            <w:r w:rsidRPr="00187C85">
              <w:rPr>
                <w:b/>
                <w:szCs w:val="20"/>
              </w:rPr>
              <w:t>DB</w:t>
            </w:r>
          </w:p>
        </w:tc>
        <w:tc>
          <w:tcPr>
            <w:tcW w:w="3458" w:type="pct"/>
            <w:tcBorders>
              <w:left w:val="single" w:sz="4" w:space="0" w:color="BFBFBF" w:themeColor="background1" w:themeShade="BF"/>
            </w:tcBorders>
          </w:tcPr>
          <w:p w14:paraId="0BB54BE8" w14:textId="77777777" w:rsidR="003908A5" w:rsidRPr="00187C85" w:rsidRDefault="003908A5" w:rsidP="005549E7">
            <w:pPr>
              <w:pStyle w:val="Tekstaslentels"/>
              <w:spacing w:after="0"/>
            </w:pPr>
            <w:r w:rsidRPr="00187C85">
              <w:t>Duomenų bazė</w:t>
            </w:r>
          </w:p>
        </w:tc>
      </w:tr>
      <w:tr w:rsidR="003908A5" w:rsidRPr="003A5FF7" w14:paraId="3BC216EB" w14:textId="77777777" w:rsidTr="570340CF">
        <w:trPr>
          <w:jc w:val="center"/>
        </w:trPr>
        <w:tc>
          <w:tcPr>
            <w:tcW w:w="1542" w:type="pct"/>
            <w:tcBorders>
              <w:right w:val="single" w:sz="4" w:space="0" w:color="BFBFBF" w:themeColor="background1" w:themeShade="BF"/>
            </w:tcBorders>
            <w:shd w:val="clear" w:color="auto" w:fill="auto"/>
          </w:tcPr>
          <w:p w14:paraId="06501C13" w14:textId="77777777" w:rsidR="003908A5" w:rsidRPr="00187C85" w:rsidRDefault="003908A5" w:rsidP="005549E7">
            <w:pPr>
              <w:ind w:firstLine="0"/>
              <w:rPr>
                <w:b/>
                <w:szCs w:val="20"/>
              </w:rPr>
            </w:pPr>
            <w:r w:rsidRPr="00187C85">
              <w:rPr>
                <w:b/>
                <w:szCs w:val="20"/>
              </w:rPr>
              <w:t>DMS</w:t>
            </w:r>
          </w:p>
        </w:tc>
        <w:tc>
          <w:tcPr>
            <w:tcW w:w="3458" w:type="pct"/>
            <w:tcBorders>
              <w:left w:val="single" w:sz="4" w:space="0" w:color="BFBFBF" w:themeColor="background1" w:themeShade="BF"/>
            </w:tcBorders>
          </w:tcPr>
          <w:p w14:paraId="4A51B60E" w14:textId="77777777" w:rsidR="003908A5" w:rsidRPr="00187C85" w:rsidRDefault="003908A5" w:rsidP="005549E7">
            <w:pPr>
              <w:pStyle w:val="Tekstaslentels"/>
              <w:spacing w:after="0"/>
            </w:pPr>
            <w:r w:rsidRPr="00187C85">
              <w:t>Duomenų mainų sistema</w:t>
            </w:r>
          </w:p>
        </w:tc>
      </w:tr>
      <w:tr w:rsidR="003908A5" w:rsidRPr="003A5FF7" w14:paraId="3560C874" w14:textId="77777777" w:rsidTr="570340CF">
        <w:trPr>
          <w:jc w:val="center"/>
        </w:trPr>
        <w:tc>
          <w:tcPr>
            <w:tcW w:w="1542" w:type="pct"/>
            <w:tcBorders>
              <w:right w:val="single" w:sz="4" w:space="0" w:color="BFBFBF" w:themeColor="background1" w:themeShade="BF"/>
            </w:tcBorders>
            <w:shd w:val="clear" w:color="auto" w:fill="auto"/>
          </w:tcPr>
          <w:p w14:paraId="1FF61B6D" w14:textId="77777777" w:rsidR="003908A5" w:rsidRPr="00187C85" w:rsidRDefault="003908A5" w:rsidP="005549E7">
            <w:pPr>
              <w:ind w:firstLine="0"/>
              <w:rPr>
                <w:b/>
                <w:szCs w:val="20"/>
              </w:rPr>
            </w:pPr>
            <w:r w:rsidRPr="00187C85">
              <w:rPr>
                <w:b/>
                <w:szCs w:val="20"/>
              </w:rPr>
              <w:t>IS</w:t>
            </w:r>
          </w:p>
        </w:tc>
        <w:tc>
          <w:tcPr>
            <w:tcW w:w="3458" w:type="pct"/>
            <w:tcBorders>
              <w:left w:val="single" w:sz="4" w:space="0" w:color="BFBFBF" w:themeColor="background1" w:themeShade="BF"/>
            </w:tcBorders>
          </w:tcPr>
          <w:p w14:paraId="3F86E736" w14:textId="77777777" w:rsidR="003908A5" w:rsidRPr="00187C85" w:rsidRDefault="003908A5" w:rsidP="005549E7">
            <w:pPr>
              <w:pStyle w:val="Tekstaslentels"/>
              <w:spacing w:after="0"/>
            </w:pPr>
            <w:r w:rsidRPr="00187C85">
              <w:t>Informacinė sistema</w:t>
            </w:r>
          </w:p>
        </w:tc>
      </w:tr>
      <w:tr w:rsidR="003908A5" w:rsidRPr="003A5FF7" w14:paraId="4D244BBF" w14:textId="77777777" w:rsidTr="570340CF">
        <w:trPr>
          <w:jc w:val="center"/>
        </w:trPr>
        <w:tc>
          <w:tcPr>
            <w:tcW w:w="1542" w:type="pct"/>
            <w:tcBorders>
              <w:right w:val="single" w:sz="4" w:space="0" w:color="BFBFBF" w:themeColor="background1" w:themeShade="BF"/>
            </w:tcBorders>
            <w:shd w:val="clear" w:color="auto" w:fill="auto"/>
          </w:tcPr>
          <w:p w14:paraId="5CF6C8B4" w14:textId="77777777" w:rsidR="003908A5" w:rsidRPr="00187C85" w:rsidRDefault="003908A5" w:rsidP="005549E7">
            <w:pPr>
              <w:ind w:firstLine="0"/>
              <w:rPr>
                <w:b/>
                <w:szCs w:val="20"/>
              </w:rPr>
            </w:pPr>
            <w:r w:rsidRPr="00187C85">
              <w:rPr>
                <w:b/>
                <w:szCs w:val="20"/>
              </w:rPr>
              <w:t>IT</w:t>
            </w:r>
          </w:p>
        </w:tc>
        <w:tc>
          <w:tcPr>
            <w:tcW w:w="3458" w:type="pct"/>
            <w:tcBorders>
              <w:left w:val="single" w:sz="4" w:space="0" w:color="BFBFBF" w:themeColor="background1" w:themeShade="BF"/>
            </w:tcBorders>
          </w:tcPr>
          <w:p w14:paraId="027E94EF" w14:textId="77777777" w:rsidR="003908A5" w:rsidRPr="00187C85" w:rsidRDefault="003908A5" w:rsidP="005549E7">
            <w:pPr>
              <w:pStyle w:val="Tekstaslentels"/>
              <w:spacing w:after="0"/>
            </w:pPr>
            <w:r w:rsidRPr="00187C85">
              <w:t>Informacinės technologijos</w:t>
            </w:r>
          </w:p>
        </w:tc>
      </w:tr>
      <w:tr w:rsidR="003908A5" w:rsidRPr="003A5FF7" w14:paraId="7EFEAEBA" w14:textId="77777777" w:rsidTr="570340CF">
        <w:trPr>
          <w:jc w:val="center"/>
        </w:trPr>
        <w:tc>
          <w:tcPr>
            <w:tcW w:w="1542" w:type="pct"/>
            <w:tcBorders>
              <w:right w:val="single" w:sz="4" w:space="0" w:color="BFBFBF" w:themeColor="background1" w:themeShade="BF"/>
            </w:tcBorders>
            <w:shd w:val="clear" w:color="auto" w:fill="auto"/>
          </w:tcPr>
          <w:p w14:paraId="047ABDB4" w14:textId="77777777" w:rsidR="003908A5" w:rsidRPr="00187C85" w:rsidRDefault="003908A5" w:rsidP="005549E7">
            <w:pPr>
              <w:ind w:firstLine="0"/>
              <w:rPr>
                <w:b/>
                <w:szCs w:val="20"/>
              </w:rPr>
            </w:pPr>
            <w:r w:rsidRPr="00187C85">
              <w:rPr>
                <w:b/>
                <w:szCs w:val="20"/>
              </w:rPr>
              <w:t>SVVP</w:t>
            </w:r>
          </w:p>
        </w:tc>
        <w:tc>
          <w:tcPr>
            <w:tcW w:w="3458" w:type="pct"/>
            <w:tcBorders>
              <w:left w:val="single" w:sz="4" w:space="0" w:color="BFBFBF" w:themeColor="background1" w:themeShade="BF"/>
            </w:tcBorders>
          </w:tcPr>
          <w:p w14:paraId="73CC484D" w14:textId="2326DA0C" w:rsidR="003908A5" w:rsidRPr="00187C85" w:rsidRDefault="003908A5" w:rsidP="005549E7">
            <w:pPr>
              <w:pStyle w:val="Tekstaslentels"/>
              <w:spacing w:after="0"/>
            </w:pPr>
            <w:r w:rsidRPr="00187C85">
              <w:t>Sienų valdymo ir</w:t>
            </w:r>
            <w:r w:rsidR="00467BB1">
              <w:t xml:space="preserve"> </w:t>
            </w:r>
            <w:r w:rsidRPr="00717C66">
              <w:t>vizų politikos finansinės paramos</w:t>
            </w:r>
            <w:r>
              <w:rPr>
                <w:sz w:val="24"/>
                <w:szCs w:val="24"/>
              </w:rPr>
              <w:t xml:space="preserve"> </w:t>
            </w:r>
            <w:r w:rsidRPr="00187C85">
              <w:t>priemonė</w:t>
            </w:r>
          </w:p>
        </w:tc>
      </w:tr>
      <w:tr w:rsidR="003908A5" w:rsidRPr="003A5FF7" w14:paraId="1A03BEEA" w14:textId="77777777" w:rsidTr="570340CF">
        <w:trPr>
          <w:jc w:val="center"/>
        </w:trPr>
        <w:tc>
          <w:tcPr>
            <w:tcW w:w="1542" w:type="pct"/>
            <w:tcBorders>
              <w:right w:val="single" w:sz="4" w:space="0" w:color="BFBFBF" w:themeColor="background1" w:themeShade="BF"/>
            </w:tcBorders>
            <w:shd w:val="clear" w:color="auto" w:fill="auto"/>
          </w:tcPr>
          <w:p w14:paraId="0B82000C" w14:textId="77777777" w:rsidR="003908A5" w:rsidRPr="00187C85" w:rsidRDefault="003908A5" w:rsidP="005549E7">
            <w:pPr>
              <w:ind w:firstLine="0"/>
              <w:rPr>
                <w:b/>
                <w:szCs w:val="20"/>
              </w:rPr>
            </w:pPr>
            <w:r w:rsidRPr="00187C85">
              <w:rPr>
                <w:b/>
                <w:szCs w:val="20"/>
              </w:rPr>
              <w:t>Techninė specifikacija</w:t>
            </w:r>
          </w:p>
        </w:tc>
        <w:tc>
          <w:tcPr>
            <w:tcW w:w="3458" w:type="pct"/>
            <w:tcBorders>
              <w:left w:val="single" w:sz="4" w:space="0" w:color="BFBFBF" w:themeColor="background1" w:themeShade="BF"/>
            </w:tcBorders>
          </w:tcPr>
          <w:p w14:paraId="1548842F" w14:textId="71D3C699" w:rsidR="003908A5" w:rsidRPr="00187C85" w:rsidRDefault="00C90367" w:rsidP="005549E7">
            <w:pPr>
              <w:pStyle w:val="Tekstaslentels"/>
              <w:spacing w:after="0"/>
            </w:pPr>
            <w:r w:rsidRPr="00C90367">
              <w:t xml:space="preserve">Vidaus saugumo fondo bei sienų valdymo ir vizų politikos finansinės priemonės, įtrauktos į </w:t>
            </w:r>
            <w:proofErr w:type="spellStart"/>
            <w:r w:rsidRPr="00C90367">
              <w:t>įntegruoto</w:t>
            </w:r>
            <w:proofErr w:type="spellEnd"/>
            <w:r w:rsidRPr="00C90367">
              <w:t xml:space="preserve"> sienų valdymo fondą, elektroninio keitimosi duomenimis sistemos modifikavimo, priežiūros ir palaikymo paslaugų bei Vidaus saugumo </w:t>
            </w:r>
            <w:r w:rsidRPr="00C90367">
              <w:lastRenderedPageBreak/>
              <w:t>fondo informacinės sistemos palaikymo paslaugų teikimo sutarties 1 pried</w:t>
            </w:r>
            <w:r w:rsidR="006A7C4F">
              <w:t>o</w:t>
            </w:r>
            <w:r w:rsidR="00467BB1">
              <w:t xml:space="preserve"> </w:t>
            </w:r>
            <w:r w:rsidR="000D6DD2">
              <w:t>- techninė specifikacija</w:t>
            </w:r>
          </w:p>
        </w:tc>
      </w:tr>
      <w:tr w:rsidR="003908A5" w:rsidRPr="003A5FF7" w14:paraId="222491D0" w14:textId="77777777" w:rsidTr="570340CF">
        <w:trPr>
          <w:jc w:val="center"/>
        </w:trPr>
        <w:tc>
          <w:tcPr>
            <w:tcW w:w="1542" w:type="pct"/>
            <w:tcBorders>
              <w:right w:val="single" w:sz="4" w:space="0" w:color="BFBFBF" w:themeColor="background1" w:themeShade="BF"/>
            </w:tcBorders>
            <w:shd w:val="clear" w:color="auto" w:fill="auto"/>
          </w:tcPr>
          <w:p w14:paraId="1CBFE78F" w14:textId="77777777" w:rsidR="003908A5" w:rsidRPr="00187C85" w:rsidRDefault="003908A5" w:rsidP="005549E7">
            <w:pPr>
              <w:ind w:firstLine="0"/>
              <w:rPr>
                <w:b/>
                <w:szCs w:val="20"/>
              </w:rPr>
            </w:pPr>
            <w:r w:rsidRPr="00187C85">
              <w:rPr>
                <w:b/>
                <w:szCs w:val="20"/>
              </w:rPr>
              <w:lastRenderedPageBreak/>
              <w:t>UI</w:t>
            </w:r>
          </w:p>
        </w:tc>
        <w:tc>
          <w:tcPr>
            <w:tcW w:w="3458" w:type="pct"/>
            <w:tcBorders>
              <w:left w:val="single" w:sz="4" w:space="0" w:color="BFBFBF" w:themeColor="background1" w:themeShade="BF"/>
            </w:tcBorders>
          </w:tcPr>
          <w:p w14:paraId="0923168B" w14:textId="77777777" w:rsidR="003908A5" w:rsidRPr="00187C85" w:rsidRDefault="003908A5" w:rsidP="005549E7">
            <w:pPr>
              <w:pStyle w:val="Tekstaslentels"/>
              <w:spacing w:after="0"/>
            </w:pPr>
            <w:r w:rsidRPr="00187C85">
              <w:t xml:space="preserve">Naudotojo sąsaja (angl. </w:t>
            </w:r>
            <w:proofErr w:type="spellStart"/>
            <w:r w:rsidRPr="00187C85">
              <w:t>User</w:t>
            </w:r>
            <w:proofErr w:type="spellEnd"/>
            <w:r w:rsidRPr="00187C85">
              <w:t xml:space="preserve"> </w:t>
            </w:r>
            <w:proofErr w:type="spellStart"/>
            <w:r w:rsidRPr="00187C85">
              <w:t>Interface</w:t>
            </w:r>
            <w:proofErr w:type="spellEnd"/>
            <w:r w:rsidRPr="00187C85">
              <w:t>)</w:t>
            </w:r>
          </w:p>
        </w:tc>
      </w:tr>
      <w:tr w:rsidR="003908A5" w:rsidRPr="003A5FF7" w14:paraId="2AE2E194" w14:textId="77777777" w:rsidTr="570340CF">
        <w:trPr>
          <w:jc w:val="center"/>
        </w:trPr>
        <w:tc>
          <w:tcPr>
            <w:tcW w:w="1542" w:type="pct"/>
            <w:tcBorders>
              <w:right w:val="single" w:sz="4" w:space="0" w:color="BFBFBF" w:themeColor="background1" w:themeShade="BF"/>
            </w:tcBorders>
            <w:shd w:val="clear" w:color="auto" w:fill="auto"/>
            <w:vAlign w:val="center"/>
          </w:tcPr>
          <w:p w14:paraId="6FFA9EB1" w14:textId="77777777" w:rsidR="003908A5" w:rsidRPr="00187C85" w:rsidRDefault="003908A5" w:rsidP="005549E7">
            <w:pPr>
              <w:ind w:firstLine="0"/>
              <w:rPr>
                <w:b/>
                <w:szCs w:val="20"/>
              </w:rPr>
            </w:pPr>
            <w:r w:rsidRPr="00187C85">
              <w:rPr>
                <w:b/>
                <w:szCs w:val="20"/>
              </w:rPr>
              <w:t>VIISP</w:t>
            </w:r>
          </w:p>
        </w:tc>
        <w:tc>
          <w:tcPr>
            <w:tcW w:w="3458" w:type="pct"/>
            <w:tcBorders>
              <w:left w:val="single" w:sz="4" w:space="0" w:color="BFBFBF" w:themeColor="background1" w:themeShade="BF"/>
            </w:tcBorders>
            <w:vAlign w:val="center"/>
          </w:tcPr>
          <w:p w14:paraId="7CA6ED19" w14:textId="77777777" w:rsidR="003908A5" w:rsidRPr="00187C85" w:rsidRDefault="003908A5" w:rsidP="005549E7">
            <w:pPr>
              <w:pStyle w:val="Tekstaslentels"/>
              <w:spacing w:after="0"/>
            </w:pPr>
            <w:r w:rsidRPr="00187C85">
              <w:t>Valstybės informacinių išteklių sąveikumo platforma</w:t>
            </w:r>
          </w:p>
        </w:tc>
      </w:tr>
      <w:tr w:rsidR="003908A5" w:rsidRPr="003A5FF7" w14:paraId="1CFCC010" w14:textId="77777777" w:rsidTr="570340CF">
        <w:trPr>
          <w:jc w:val="center"/>
        </w:trPr>
        <w:tc>
          <w:tcPr>
            <w:tcW w:w="1542" w:type="pct"/>
            <w:tcBorders>
              <w:right w:val="single" w:sz="4" w:space="0" w:color="BFBFBF" w:themeColor="background1" w:themeShade="BF"/>
            </w:tcBorders>
            <w:shd w:val="clear" w:color="auto" w:fill="auto"/>
            <w:vAlign w:val="center"/>
          </w:tcPr>
          <w:p w14:paraId="5CF4AA3A" w14:textId="77777777" w:rsidR="003908A5" w:rsidRPr="00187C85" w:rsidRDefault="003908A5" w:rsidP="005549E7">
            <w:pPr>
              <w:ind w:firstLine="0"/>
              <w:rPr>
                <w:b/>
                <w:szCs w:val="20"/>
              </w:rPr>
            </w:pPr>
            <w:r w:rsidRPr="00187C85">
              <w:rPr>
                <w:b/>
                <w:szCs w:val="20"/>
              </w:rPr>
              <w:t>VRM</w:t>
            </w:r>
          </w:p>
        </w:tc>
        <w:tc>
          <w:tcPr>
            <w:tcW w:w="3458" w:type="pct"/>
            <w:tcBorders>
              <w:left w:val="single" w:sz="4" w:space="0" w:color="BFBFBF" w:themeColor="background1" w:themeShade="BF"/>
            </w:tcBorders>
            <w:vAlign w:val="center"/>
          </w:tcPr>
          <w:p w14:paraId="31336D81" w14:textId="77777777" w:rsidR="003908A5" w:rsidRPr="00187C85" w:rsidRDefault="003908A5" w:rsidP="005549E7">
            <w:pPr>
              <w:pStyle w:val="Tekstaslentels"/>
              <w:spacing w:after="0"/>
            </w:pPr>
            <w:r w:rsidRPr="00187C85">
              <w:t>LR Vidaus reikalų ministerija</w:t>
            </w:r>
          </w:p>
        </w:tc>
      </w:tr>
      <w:tr w:rsidR="003908A5" w:rsidRPr="003A5FF7" w14:paraId="1C15CD70" w14:textId="77777777" w:rsidTr="570340CF">
        <w:trPr>
          <w:jc w:val="center"/>
        </w:trPr>
        <w:tc>
          <w:tcPr>
            <w:tcW w:w="1542" w:type="pct"/>
            <w:tcBorders>
              <w:right w:val="single" w:sz="4" w:space="0" w:color="BFBFBF" w:themeColor="background1" w:themeShade="BF"/>
            </w:tcBorders>
            <w:shd w:val="clear" w:color="auto" w:fill="auto"/>
          </w:tcPr>
          <w:p w14:paraId="2760E341" w14:textId="77777777" w:rsidR="003908A5" w:rsidRPr="00187C85" w:rsidRDefault="003908A5" w:rsidP="005549E7">
            <w:pPr>
              <w:ind w:firstLine="0"/>
              <w:rPr>
                <w:b/>
                <w:szCs w:val="20"/>
              </w:rPr>
            </w:pPr>
            <w:r w:rsidRPr="00187C85">
              <w:rPr>
                <w:b/>
                <w:szCs w:val="20"/>
              </w:rPr>
              <w:t>VSF</w:t>
            </w:r>
          </w:p>
        </w:tc>
        <w:tc>
          <w:tcPr>
            <w:tcW w:w="3458" w:type="pct"/>
            <w:tcBorders>
              <w:left w:val="single" w:sz="4" w:space="0" w:color="BFBFBF" w:themeColor="background1" w:themeShade="BF"/>
            </w:tcBorders>
          </w:tcPr>
          <w:p w14:paraId="4AFB0C5B" w14:textId="77777777" w:rsidR="003908A5" w:rsidRPr="00187C85" w:rsidRDefault="000D6DD2" w:rsidP="005549E7">
            <w:pPr>
              <w:pStyle w:val="Tekstaslentels"/>
              <w:spacing w:after="0"/>
            </w:pPr>
            <w:r>
              <w:t>Vidaus saugumo fondas</w:t>
            </w:r>
          </w:p>
        </w:tc>
      </w:tr>
      <w:tr w:rsidR="001638AD" w:rsidRPr="003A5FF7" w14:paraId="32E6655B" w14:textId="77777777" w:rsidTr="570340CF">
        <w:trPr>
          <w:jc w:val="center"/>
        </w:trPr>
        <w:tc>
          <w:tcPr>
            <w:tcW w:w="1542" w:type="pct"/>
            <w:tcBorders>
              <w:right w:val="single" w:sz="4" w:space="0" w:color="BFBFBF" w:themeColor="background1" w:themeShade="BF"/>
            </w:tcBorders>
            <w:shd w:val="clear" w:color="auto" w:fill="auto"/>
          </w:tcPr>
          <w:p w14:paraId="4D1B51BC" w14:textId="729B78A7" w:rsidR="001638AD" w:rsidRPr="00187C85" w:rsidRDefault="001638AD" w:rsidP="001638AD">
            <w:pPr>
              <w:ind w:firstLine="0"/>
              <w:rPr>
                <w:b/>
                <w:szCs w:val="20"/>
              </w:rPr>
            </w:pPr>
            <w:r>
              <w:rPr>
                <w:b/>
                <w:szCs w:val="20"/>
              </w:rPr>
              <w:t>SVVP</w:t>
            </w:r>
          </w:p>
        </w:tc>
        <w:tc>
          <w:tcPr>
            <w:tcW w:w="3458" w:type="pct"/>
            <w:tcBorders>
              <w:left w:val="single" w:sz="4" w:space="0" w:color="BFBFBF" w:themeColor="background1" w:themeShade="BF"/>
            </w:tcBorders>
          </w:tcPr>
          <w:p w14:paraId="2C1B6B0C" w14:textId="5170A324" w:rsidR="001638AD" w:rsidRDefault="001638AD" w:rsidP="001638AD">
            <w:pPr>
              <w:pStyle w:val="Tekstaslentels"/>
              <w:spacing w:after="0"/>
            </w:pPr>
            <w:r w:rsidRPr="005A1F15">
              <w:t>Sienų valdymo ir vizų priemonė</w:t>
            </w:r>
          </w:p>
        </w:tc>
      </w:tr>
      <w:tr w:rsidR="003908A5" w:rsidRPr="003A5FF7" w14:paraId="09043913" w14:textId="77777777" w:rsidTr="570340CF">
        <w:trPr>
          <w:jc w:val="center"/>
        </w:trPr>
        <w:tc>
          <w:tcPr>
            <w:tcW w:w="1542" w:type="pct"/>
            <w:tcBorders>
              <w:right w:val="single" w:sz="4" w:space="0" w:color="BFBFBF" w:themeColor="background1" w:themeShade="BF"/>
            </w:tcBorders>
            <w:shd w:val="clear" w:color="auto" w:fill="auto"/>
          </w:tcPr>
          <w:p w14:paraId="0B76F504" w14:textId="77777777" w:rsidR="003908A5" w:rsidRPr="00187C85" w:rsidRDefault="003908A5" w:rsidP="005549E7">
            <w:pPr>
              <w:ind w:firstLine="0"/>
              <w:rPr>
                <w:b/>
                <w:szCs w:val="20"/>
              </w:rPr>
            </w:pPr>
            <w:r w:rsidRPr="00187C85">
              <w:rPr>
                <w:b/>
                <w:szCs w:val="20"/>
              </w:rPr>
              <w:t>VSF IS</w:t>
            </w:r>
          </w:p>
        </w:tc>
        <w:tc>
          <w:tcPr>
            <w:tcW w:w="3458" w:type="pct"/>
            <w:tcBorders>
              <w:left w:val="single" w:sz="4" w:space="0" w:color="BFBFBF" w:themeColor="background1" w:themeShade="BF"/>
            </w:tcBorders>
          </w:tcPr>
          <w:p w14:paraId="6DA25E30" w14:textId="77777777" w:rsidR="003908A5" w:rsidRPr="00187C85" w:rsidRDefault="003908A5" w:rsidP="005549E7">
            <w:pPr>
              <w:pStyle w:val="Tekstaslentels"/>
              <w:spacing w:after="0"/>
              <w:rPr>
                <w:lang w:eastAsia="lt-LT"/>
              </w:rPr>
            </w:pPr>
            <w:r w:rsidRPr="00187C85">
              <w:rPr>
                <w:lang w:eastAsia="lt-LT"/>
              </w:rPr>
              <w:t>Vidaus saugumo fondo informacinė sistema</w:t>
            </w:r>
          </w:p>
        </w:tc>
      </w:tr>
      <w:tr w:rsidR="003908A5" w:rsidRPr="009A7125" w14:paraId="008DA8F9" w14:textId="77777777" w:rsidTr="570340CF">
        <w:trPr>
          <w:jc w:val="center"/>
        </w:trPr>
        <w:tc>
          <w:tcPr>
            <w:tcW w:w="1542" w:type="pct"/>
            <w:tcBorders>
              <w:right w:val="single" w:sz="4" w:space="0" w:color="BFBFBF" w:themeColor="background1" w:themeShade="BF"/>
            </w:tcBorders>
            <w:shd w:val="clear" w:color="auto" w:fill="auto"/>
          </w:tcPr>
          <w:p w14:paraId="020E3518" w14:textId="77777777" w:rsidR="003908A5" w:rsidRPr="00187C85" w:rsidDel="007959D6" w:rsidRDefault="003908A5" w:rsidP="005549E7">
            <w:pPr>
              <w:ind w:firstLine="0"/>
              <w:rPr>
                <w:b/>
                <w:szCs w:val="20"/>
              </w:rPr>
            </w:pPr>
            <w:r w:rsidRPr="00187C85">
              <w:rPr>
                <w:b/>
                <w:szCs w:val="20"/>
              </w:rPr>
              <w:t>VSFSV</w:t>
            </w:r>
            <w:r>
              <w:rPr>
                <w:b/>
                <w:szCs w:val="20"/>
              </w:rPr>
              <w:t>V</w:t>
            </w:r>
            <w:r w:rsidRPr="00187C85">
              <w:rPr>
                <w:b/>
                <w:szCs w:val="20"/>
              </w:rPr>
              <w:t>P IS</w:t>
            </w:r>
          </w:p>
        </w:tc>
        <w:tc>
          <w:tcPr>
            <w:tcW w:w="3458" w:type="pct"/>
            <w:tcBorders>
              <w:left w:val="single" w:sz="4" w:space="0" w:color="BFBFBF" w:themeColor="background1" w:themeShade="BF"/>
            </w:tcBorders>
          </w:tcPr>
          <w:p w14:paraId="76178D1E" w14:textId="53910BCF" w:rsidR="003908A5" w:rsidRPr="00187C85" w:rsidRDefault="003908A5" w:rsidP="005549E7">
            <w:pPr>
              <w:pStyle w:val="Tekstaslentels"/>
              <w:spacing w:after="0"/>
            </w:pPr>
            <w:r w:rsidRPr="00187C85">
              <w:t xml:space="preserve">VSF IS </w:t>
            </w:r>
            <w:r w:rsidRPr="00187C85">
              <w:rPr>
                <w:lang w:eastAsia="lt-LT"/>
              </w:rPr>
              <w:t>dalis (posistemė) VSFS</w:t>
            </w:r>
            <w:r>
              <w:rPr>
                <w:lang w:eastAsia="lt-LT"/>
              </w:rPr>
              <w:t>V</w:t>
            </w:r>
            <w:r w:rsidRPr="00187C85">
              <w:rPr>
                <w:lang w:eastAsia="lt-LT"/>
              </w:rPr>
              <w:t xml:space="preserve">VP IS </w:t>
            </w:r>
            <w:r w:rsidRPr="00187C85">
              <w:t xml:space="preserve">- 2021-2027 m. Vidaus saugumo fondo </w:t>
            </w:r>
            <w:r>
              <w:t>bei</w:t>
            </w:r>
            <w:r w:rsidR="00467BB1">
              <w:t xml:space="preserve"> </w:t>
            </w:r>
            <w:r w:rsidRPr="00187C85">
              <w:t xml:space="preserve">Sienų valdymo </w:t>
            </w:r>
            <w:r>
              <w:t>ir</w:t>
            </w:r>
            <w:r w:rsidR="00467BB1">
              <w:t xml:space="preserve"> </w:t>
            </w:r>
            <w:r w:rsidRPr="00187C85">
              <w:t>vizų</w:t>
            </w:r>
            <w:r w:rsidRPr="00631748">
              <w:t xml:space="preserve"> </w:t>
            </w:r>
            <w:r w:rsidRPr="00717C66">
              <w:t>politikos</w:t>
            </w:r>
            <w:r>
              <w:rPr>
                <w:sz w:val="24"/>
                <w:szCs w:val="24"/>
              </w:rPr>
              <w:t xml:space="preserve"> </w:t>
            </w:r>
            <w:r w:rsidRPr="00187C85">
              <w:t>finansinės paramos priemonės, įtrauktos į Integruoto sienų valdymo fondą, informacinė sistema</w:t>
            </w:r>
          </w:p>
        </w:tc>
      </w:tr>
      <w:tr w:rsidR="003908A5" w:rsidRPr="003A5FF7" w14:paraId="2A6DE30C" w14:textId="77777777" w:rsidTr="570340CF">
        <w:trPr>
          <w:jc w:val="center"/>
        </w:trPr>
        <w:tc>
          <w:tcPr>
            <w:tcW w:w="1542" w:type="pct"/>
            <w:tcBorders>
              <w:right w:val="single" w:sz="4" w:space="0" w:color="BFBFBF" w:themeColor="background1" w:themeShade="BF"/>
            </w:tcBorders>
            <w:shd w:val="clear" w:color="auto" w:fill="auto"/>
          </w:tcPr>
          <w:p w14:paraId="5598003E" w14:textId="77777777" w:rsidR="003908A5" w:rsidRPr="00187C85" w:rsidRDefault="003908A5" w:rsidP="005549E7">
            <w:pPr>
              <w:ind w:firstLine="0"/>
              <w:rPr>
                <w:b/>
                <w:szCs w:val="20"/>
              </w:rPr>
            </w:pPr>
            <w:r w:rsidRPr="00187C85">
              <w:rPr>
                <w:b/>
                <w:szCs w:val="20"/>
              </w:rPr>
              <w:t>WS</w:t>
            </w:r>
          </w:p>
        </w:tc>
        <w:tc>
          <w:tcPr>
            <w:tcW w:w="3458" w:type="pct"/>
            <w:tcBorders>
              <w:left w:val="single" w:sz="4" w:space="0" w:color="BFBFBF" w:themeColor="background1" w:themeShade="BF"/>
            </w:tcBorders>
          </w:tcPr>
          <w:p w14:paraId="434E35AC" w14:textId="77777777" w:rsidR="003908A5" w:rsidRPr="00187C85" w:rsidRDefault="003908A5" w:rsidP="005549E7">
            <w:pPr>
              <w:pStyle w:val="Tekstaslentels"/>
              <w:spacing w:after="0"/>
            </w:pPr>
            <w:r w:rsidRPr="00187C85">
              <w:t xml:space="preserve">Žiniatinklio paslaugos (angl. </w:t>
            </w:r>
            <w:proofErr w:type="spellStart"/>
            <w:r w:rsidRPr="00187C85">
              <w:t>web</w:t>
            </w:r>
            <w:proofErr w:type="spellEnd"/>
            <w:r w:rsidRPr="00187C85">
              <w:t xml:space="preserve"> </w:t>
            </w:r>
            <w:proofErr w:type="spellStart"/>
            <w:r w:rsidRPr="00187C85">
              <w:t>service</w:t>
            </w:r>
            <w:proofErr w:type="spellEnd"/>
            <w:r w:rsidRPr="00187C85">
              <w:t xml:space="preserve">) </w:t>
            </w:r>
          </w:p>
        </w:tc>
      </w:tr>
      <w:bookmarkEnd w:id="12"/>
    </w:tbl>
    <w:p w14:paraId="65477FB7" w14:textId="77777777" w:rsidR="000B3E2B" w:rsidRPr="00A73F48" w:rsidRDefault="000B3E2B" w:rsidP="000B3E2B"/>
    <w:p w14:paraId="28913E8F" w14:textId="1369D454" w:rsidR="00315844" w:rsidRPr="002836DD" w:rsidRDefault="00F602CD" w:rsidP="00A67DEF">
      <w:pPr>
        <w:pStyle w:val="Heading2"/>
      </w:pPr>
      <w:bookmarkStart w:id="13" w:name="_Toc429664879"/>
      <w:bookmarkStart w:id="14" w:name="_Toc172618871"/>
      <w:r>
        <w:t>DMS</w:t>
      </w:r>
      <w:r w:rsidR="000B3E2B">
        <w:t xml:space="preserve"> sistemos</w:t>
      </w:r>
      <w:r w:rsidR="000B3E2B" w:rsidRPr="00FC414E">
        <w:t xml:space="preserve"> navigaci</w:t>
      </w:r>
      <w:r w:rsidR="000B3E2B">
        <w:t>jos schema</w:t>
      </w:r>
      <w:bookmarkEnd w:id="13"/>
      <w:bookmarkEnd w:id="14"/>
      <w:r w:rsidR="000B3E2B">
        <w:fldChar w:fldCharType="begin"/>
      </w:r>
      <w:r w:rsidR="000B3E2B">
        <w:instrText xml:space="preserve"> XE "EPP sistemos</w:instrText>
      </w:r>
      <w:r w:rsidR="000B3E2B" w:rsidRPr="009534A9">
        <w:instrText xml:space="preserve"> navigacijos schema</w:instrText>
      </w:r>
      <w:r w:rsidR="000B3E2B">
        <w:instrText xml:space="preserve">" </w:instrText>
      </w:r>
      <w:r w:rsidR="000B3E2B">
        <w:fldChar w:fldCharType="end"/>
      </w:r>
    </w:p>
    <w:p w14:paraId="61B6CA0C" w14:textId="3C721E74" w:rsidR="00315844" w:rsidRPr="002836DD" w:rsidRDefault="00315844" w:rsidP="0035745C"/>
    <w:p w14:paraId="734D0215" w14:textId="4050EC89" w:rsidR="00315844" w:rsidRPr="002836DD" w:rsidRDefault="6073E35F" w:rsidP="002577B7">
      <w:pPr>
        <w:ind w:firstLine="0"/>
        <w:jc w:val="center"/>
        <w:sectPr w:rsidR="00315844" w:rsidRPr="002836DD" w:rsidSect="00315844">
          <w:headerReference w:type="default" r:id="rId27"/>
          <w:footerReference w:type="even" r:id="rId28"/>
          <w:pgSz w:w="11907" w:h="16840" w:code="9"/>
          <w:pgMar w:top="1134" w:right="567" w:bottom="1134" w:left="1418" w:header="567" w:footer="255" w:gutter="0"/>
          <w:cols w:space="720"/>
          <w:docGrid w:linePitch="272"/>
        </w:sectPr>
      </w:pPr>
      <w:r>
        <w:rPr>
          <w:noProof/>
        </w:rPr>
        <w:lastRenderedPageBreak/>
        <w:drawing>
          <wp:inline distT="0" distB="0" distL="0" distR="0" wp14:anchorId="24AC0188" wp14:editId="59A3DA26">
            <wp:extent cx="3267075" cy="6127134"/>
            <wp:effectExtent l="0" t="0" r="0" b="6985"/>
            <wp:docPr id="156" name="Picture 15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67075" cy="6127134"/>
                    </a:xfrm>
                    <a:prstGeom prst="rect">
                      <a:avLst/>
                    </a:prstGeom>
                  </pic:spPr>
                </pic:pic>
              </a:graphicData>
            </a:graphic>
          </wp:inline>
        </w:drawing>
      </w:r>
    </w:p>
    <w:p w14:paraId="1899B0CE" w14:textId="0252BC4F" w:rsidR="00BB1A8C" w:rsidRDefault="00C27B7C" w:rsidP="003A6459">
      <w:pPr>
        <w:pStyle w:val="Heading1"/>
      </w:pPr>
      <w:bookmarkStart w:id="15" w:name="_Toc416782878"/>
      <w:bookmarkStart w:id="16" w:name="_Toc416782879"/>
      <w:bookmarkStart w:id="17" w:name="_Toc416782880"/>
      <w:bookmarkStart w:id="18" w:name="_Toc416782881"/>
      <w:bookmarkStart w:id="19" w:name="_Toc416782882"/>
      <w:bookmarkStart w:id="20" w:name="_Toc172618872"/>
      <w:bookmarkEnd w:id="15"/>
      <w:bookmarkEnd w:id="16"/>
      <w:bookmarkEnd w:id="17"/>
      <w:bookmarkEnd w:id="18"/>
      <w:bookmarkEnd w:id="19"/>
      <w:r>
        <w:lastRenderedPageBreak/>
        <w:t>Prisijungimas prie sistemos</w:t>
      </w:r>
      <w:bookmarkEnd w:id="20"/>
    </w:p>
    <w:p w14:paraId="3B0EC23F" w14:textId="57640B28" w:rsidR="00C27B7C" w:rsidRDefault="00C27B7C" w:rsidP="00A67DEF">
      <w:pPr>
        <w:pStyle w:val="Heading2"/>
      </w:pPr>
      <w:bookmarkStart w:id="21" w:name="_Toc172618873"/>
      <w:r>
        <w:t xml:space="preserve">Prisijungimas su </w:t>
      </w:r>
      <w:r w:rsidR="00872FDC">
        <w:t>naudotojo vardu ir slaptažodžiu</w:t>
      </w:r>
      <w:bookmarkEnd w:id="21"/>
    </w:p>
    <w:p w14:paraId="340CD739" w14:textId="196D924C" w:rsidR="005A0699" w:rsidRDefault="00D1043E" w:rsidP="005A0699">
      <w:r>
        <w:t>Norint prisijungti prie DMS sistemos, reikia atlikti šiuos veiksmus:</w:t>
      </w:r>
    </w:p>
    <w:p w14:paraId="1B9220DD" w14:textId="6E6A6478" w:rsidR="00D1043E" w:rsidRDefault="0041118E" w:rsidP="004676E3">
      <w:pPr>
        <w:pStyle w:val="Numeracija"/>
      </w:pPr>
      <w:r>
        <w:t>N</w:t>
      </w:r>
      <w:r w:rsidR="00D1043E">
        <w:t>aršy</w:t>
      </w:r>
      <w:r>
        <w:t xml:space="preserve">klės lange įvedamas </w:t>
      </w:r>
      <w:r w:rsidRPr="00BE42D4">
        <w:t>adresas</w:t>
      </w:r>
      <w:r>
        <w:t>:</w:t>
      </w:r>
      <w:r w:rsidR="00EA5CA5">
        <w:t xml:space="preserve"> </w:t>
      </w:r>
      <w:hyperlink r:id="rId30" w:history="1">
        <w:r w:rsidR="00BE42D4" w:rsidRPr="00BE42D4">
          <w:rPr>
            <w:rStyle w:val="NuorodaChar"/>
          </w:rPr>
          <w:t>https://vsfsvpis.cpva.lt/</w:t>
        </w:r>
      </w:hyperlink>
      <w:r w:rsidR="00BE42D4">
        <w:t xml:space="preserve"> </w:t>
      </w:r>
      <w:r w:rsidR="00EA5CA5">
        <w:t>. atidaromas prisijungimo prie DMS langas, kuriame galima pasirinkti prisijungimo būdą.</w:t>
      </w:r>
    </w:p>
    <w:p w14:paraId="7E6235F8" w14:textId="71E41B61" w:rsidR="00EA5CA5" w:rsidRDefault="00EA5CA5" w:rsidP="00EA5CA5">
      <w:pPr>
        <w:pStyle w:val="Numeracija"/>
        <w:numPr>
          <w:ilvl w:val="0"/>
          <w:numId w:val="0"/>
        </w:numPr>
        <w:ind w:left="360"/>
      </w:pPr>
    </w:p>
    <w:p w14:paraId="7AF1B5A3" w14:textId="1C76943B" w:rsidR="00345EDC" w:rsidRDefault="00A978D4" w:rsidP="00EA5CA5">
      <w:pPr>
        <w:pStyle w:val="Numeracija"/>
        <w:numPr>
          <w:ilvl w:val="0"/>
          <w:numId w:val="0"/>
        </w:numPr>
        <w:ind w:left="360"/>
      </w:pPr>
      <w:r w:rsidRPr="00A978D4">
        <w:rPr>
          <w:noProof/>
        </w:rPr>
        <w:drawing>
          <wp:inline distT="0" distB="0" distL="0" distR="0" wp14:anchorId="0C2163E5" wp14:editId="7801EE1A">
            <wp:extent cx="6201640" cy="2667372"/>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01640" cy="2667372"/>
                    </a:xfrm>
                    <a:prstGeom prst="rect">
                      <a:avLst/>
                    </a:prstGeom>
                  </pic:spPr>
                </pic:pic>
              </a:graphicData>
            </a:graphic>
          </wp:inline>
        </w:drawing>
      </w:r>
    </w:p>
    <w:p w14:paraId="73A02C85" w14:textId="1564ABCE" w:rsidR="00AF33F0" w:rsidRDefault="00AF33F0" w:rsidP="00AF33F0">
      <w:pPr>
        <w:pStyle w:val="Numeracija"/>
        <w:numPr>
          <w:ilvl w:val="0"/>
          <w:numId w:val="0"/>
        </w:numPr>
        <w:ind w:left="360"/>
      </w:pPr>
    </w:p>
    <w:p w14:paraId="39F8A9A1" w14:textId="521FCAA3" w:rsidR="000A6C18" w:rsidRPr="005A0699" w:rsidRDefault="006B09B5" w:rsidP="004676E3">
      <w:pPr>
        <w:pStyle w:val="Numeracija"/>
      </w:pPr>
      <w:r>
        <w:t>Jei pasirinkta jungtis su turimais prisijungimo duomenimis, į</w:t>
      </w:r>
      <w:r w:rsidR="00AF33F0">
        <w:t xml:space="preserve">vedus prisijungimo duomenis paspaudžiamas mygtukas [Prisijungti]. Jei prisijungimo duomenys įvesti teisingai, naudotojas prisijungia prie sistemos savo vardu ir </w:t>
      </w:r>
      <w:r w:rsidR="00D14F79">
        <w:t>gali tęsti darbą su sistema.</w:t>
      </w:r>
    </w:p>
    <w:p w14:paraId="04005A0E" w14:textId="03E581CF" w:rsidR="00872FDC" w:rsidRDefault="00872FDC" w:rsidP="00A67DEF">
      <w:pPr>
        <w:pStyle w:val="Heading2"/>
      </w:pPr>
      <w:bookmarkStart w:id="22" w:name="_Toc172618874"/>
      <w:r>
        <w:t>Prisijungimas per elektroninius valdžios vartus</w:t>
      </w:r>
      <w:bookmarkEnd w:id="22"/>
    </w:p>
    <w:p w14:paraId="38BEEFA3" w14:textId="77777777" w:rsidR="00D14F79" w:rsidRDefault="00D14F79" w:rsidP="00D14F79">
      <w:r>
        <w:t>Norint prisijungti prie DMS sistemos, reikia atlikti šiuos veiksmus:</w:t>
      </w:r>
    </w:p>
    <w:p w14:paraId="0FFC1FE7" w14:textId="63C9A7CB" w:rsidR="00D14F79" w:rsidRDefault="00D14F79" w:rsidP="00110161">
      <w:pPr>
        <w:pStyle w:val="Numeracija"/>
        <w:numPr>
          <w:ilvl w:val="0"/>
          <w:numId w:val="15"/>
        </w:numPr>
      </w:pPr>
      <w:r>
        <w:t xml:space="preserve">Naršyklės lange įvedamas </w:t>
      </w:r>
      <w:r w:rsidRPr="00BE42D4">
        <w:t>adresas</w:t>
      </w:r>
      <w:r>
        <w:t xml:space="preserve">: </w:t>
      </w:r>
      <w:hyperlink r:id="rId32" w:history="1">
        <w:r w:rsidR="00BE42D4" w:rsidRPr="00BE42D4">
          <w:rPr>
            <w:rStyle w:val="NuorodaChar"/>
          </w:rPr>
          <w:t>https://vsfsvpis.cpva.lt/</w:t>
        </w:r>
      </w:hyperlink>
      <w:r>
        <w:t>. atidaromas prisijungimo prie DMS langas, kuriame galima pasirinkti prisijungimo būdą.</w:t>
      </w:r>
    </w:p>
    <w:p w14:paraId="566092AB" w14:textId="7EE79BBA" w:rsidR="00D14F79" w:rsidRDefault="000055F4" w:rsidP="00D14F79">
      <w:pPr>
        <w:pStyle w:val="Numeracija"/>
        <w:numPr>
          <w:ilvl w:val="0"/>
          <w:numId w:val="0"/>
        </w:numPr>
        <w:ind w:left="360"/>
      </w:pPr>
      <w:r w:rsidRPr="000055F4">
        <w:rPr>
          <w:noProof/>
        </w:rPr>
        <w:drawing>
          <wp:inline distT="0" distB="0" distL="0" distR="0" wp14:anchorId="602D7DA4" wp14:editId="4C39D897">
            <wp:extent cx="6201640" cy="2667372"/>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01640" cy="2667372"/>
                    </a:xfrm>
                    <a:prstGeom prst="rect">
                      <a:avLst/>
                    </a:prstGeom>
                  </pic:spPr>
                </pic:pic>
              </a:graphicData>
            </a:graphic>
          </wp:inline>
        </w:drawing>
      </w:r>
    </w:p>
    <w:p w14:paraId="51E79B56" w14:textId="164E3286" w:rsidR="00D14F79" w:rsidRDefault="00D14F79" w:rsidP="004676E3">
      <w:pPr>
        <w:pStyle w:val="Numeracija"/>
      </w:pPr>
      <w:r>
        <w:t>Pasirenkamas prisijungimo būdas [</w:t>
      </w:r>
      <w:r w:rsidR="000055F4">
        <w:t>VIISP</w:t>
      </w:r>
      <w:r>
        <w:t xml:space="preserve">]. Atidaromas </w:t>
      </w:r>
      <w:r w:rsidR="0038241E">
        <w:t>prisijungimo per elektroninius valdžios vartus langas, kuriame naudotojas pasirenka prisijungimo būdą</w:t>
      </w:r>
      <w:r w:rsidR="003C56DB">
        <w:t xml:space="preserve"> ir atlieka autentifikacijos procesą</w:t>
      </w:r>
      <w:r>
        <w:t>.</w:t>
      </w:r>
    </w:p>
    <w:p w14:paraId="3D3F1DB1" w14:textId="0485B8E8" w:rsidR="00D14F79" w:rsidRDefault="0038241E" w:rsidP="00650F4B">
      <w:pPr>
        <w:pStyle w:val="Numeracija"/>
        <w:numPr>
          <w:ilvl w:val="0"/>
          <w:numId w:val="0"/>
        </w:numPr>
      </w:pPr>
      <w:r w:rsidRPr="0038241E">
        <w:rPr>
          <w:noProof/>
          <w:lang w:eastAsia="lt-LT"/>
        </w:rPr>
        <w:lastRenderedPageBreak/>
        <w:drawing>
          <wp:inline distT="0" distB="0" distL="0" distR="0" wp14:anchorId="191345B8" wp14:editId="30D4257F">
            <wp:extent cx="5943600" cy="450472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4256" cy="4505221"/>
                    </a:xfrm>
                    <a:prstGeom prst="rect">
                      <a:avLst/>
                    </a:prstGeom>
                  </pic:spPr>
                </pic:pic>
              </a:graphicData>
            </a:graphic>
          </wp:inline>
        </w:drawing>
      </w:r>
    </w:p>
    <w:p w14:paraId="3962D4E9" w14:textId="50F4ED36" w:rsidR="00D14F79" w:rsidRDefault="00D14F79" w:rsidP="004676E3">
      <w:pPr>
        <w:pStyle w:val="Numeracija"/>
      </w:pPr>
      <w:r>
        <w:t xml:space="preserve">Jei </w:t>
      </w:r>
      <w:r w:rsidR="003C56DB">
        <w:t>autentifikacijos procesas įvykdytas sėkmingai</w:t>
      </w:r>
      <w:r>
        <w:t>, naudotojas prisijungia prie sistemos savo vardu</w:t>
      </w:r>
      <w:r w:rsidR="007D6DED">
        <w:t>.</w:t>
      </w:r>
    </w:p>
    <w:p w14:paraId="739CCDEB" w14:textId="5E16D479" w:rsidR="00EA7AB7" w:rsidRDefault="00EA7AB7" w:rsidP="004676E3">
      <w:pPr>
        <w:pStyle w:val="Numeracija"/>
      </w:pPr>
      <w:r>
        <w:t xml:space="preserve">Jei naudotojas prisijungia prie sistemos pirmą kartą, jis turi užpildyti </w:t>
      </w:r>
      <w:r w:rsidR="003924E5">
        <w:t xml:space="preserve">naujo </w:t>
      </w:r>
      <w:r w:rsidR="007D6DED">
        <w:t xml:space="preserve">naudotojo sukūrimo </w:t>
      </w:r>
      <w:r w:rsidR="003924E5">
        <w:t>informaciją</w:t>
      </w:r>
      <w:r w:rsidR="007D6DED">
        <w:t>.</w:t>
      </w:r>
    </w:p>
    <w:p w14:paraId="2CE21946" w14:textId="53FEA993" w:rsidR="00F702B7" w:rsidRDefault="00EE1834" w:rsidP="00F702B7">
      <w:pPr>
        <w:pStyle w:val="Numeracija"/>
        <w:numPr>
          <w:ilvl w:val="0"/>
          <w:numId w:val="0"/>
        </w:numPr>
        <w:ind w:left="360" w:hanging="360"/>
      </w:pPr>
      <w:r w:rsidRPr="00EE1834">
        <w:rPr>
          <w:noProof/>
        </w:rPr>
        <w:drawing>
          <wp:inline distT="0" distB="0" distL="0" distR="0" wp14:anchorId="6BBC4E7B" wp14:editId="5112C86B">
            <wp:extent cx="3817582" cy="36480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32157" cy="3662003"/>
                    </a:xfrm>
                    <a:prstGeom prst="rect">
                      <a:avLst/>
                    </a:prstGeom>
                  </pic:spPr>
                </pic:pic>
              </a:graphicData>
            </a:graphic>
          </wp:inline>
        </w:drawing>
      </w:r>
    </w:p>
    <w:p w14:paraId="1AC67A92" w14:textId="2FFCB88E" w:rsidR="00EE1834" w:rsidRPr="005A0699" w:rsidRDefault="27905A47" w:rsidP="004676E3">
      <w:pPr>
        <w:pStyle w:val="Numeracija"/>
      </w:pPr>
      <w:r>
        <w:t xml:space="preserve">Užpildžius visus duomenis, naudotojas spaudžia mygtuką [Išsaugoti]. Po šio veiksmo sistemos administratorius informuojamas apie naujo naudotojo registraciją ir turi patvirtinti </w:t>
      </w:r>
      <w:r w:rsidR="1577C6D4">
        <w:t>teisę naujam naudotojui prisijungti prie sistemos</w:t>
      </w:r>
      <w:r w:rsidR="4BEE4875">
        <w:t xml:space="preserve">,, </w:t>
      </w:r>
      <w:r w:rsidR="4BEE4875">
        <w:lastRenderedPageBreak/>
        <w:t>patvirtinus naudotoją sistemos administratorius informuoja naudotoją el. paštu, kuris buvo nurodytas naudotojo sukūrimo formoje.</w:t>
      </w:r>
    </w:p>
    <w:p w14:paraId="251F44F2" w14:textId="3D6CD1B0" w:rsidR="00872FDC" w:rsidRDefault="00EF5B20" w:rsidP="003A6459">
      <w:pPr>
        <w:pStyle w:val="Heading1"/>
      </w:pPr>
      <w:bookmarkStart w:id="23" w:name="_Toc172618875"/>
      <w:r>
        <w:lastRenderedPageBreak/>
        <w:t>Pasiūlymai programos rengimui</w:t>
      </w:r>
      <w:bookmarkEnd w:id="23"/>
    </w:p>
    <w:p w14:paraId="12B5243B" w14:textId="5F3D02BD" w:rsidR="00EF5B20" w:rsidRDefault="00EA6D37" w:rsidP="00A67DEF">
      <w:pPr>
        <w:pStyle w:val="Heading2"/>
      </w:pPr>
      <w:bookmarkStart w:id="24" w:name="_Toc172618876"/>
      <w:r>
        <w:t xml:space="preserve">Pasiūlymo </w:t>
      </w:r>
      <w:r w:rsidR="00EF5B20">
        <w:t>programos rengimui</w:t>
      </w:r>
      <w:r>
        <w:t xml:space="preserve"> pateikimas</w:t>
      </w:r>
      <w:bookmarkEnd w:id="24"/>
    </w:p>
    <w:p w14:paraId="6C40A656" w14:textId="39F6A865" w:rsidR="00E60FA7" w:rsidRDefault="005864C9" w:rsidP="00E60FA7">
      <w:r>
        <w:t xml:space="preserve">Norint sistemoje </w:t>
      </w:r>
      <w:r w:rsidR="000F4105">
        <w:t>parengti pasiūlymą programos rengimui, naudotojas turi įvykdyti šiuos veiksmus:</w:t>
      </w:r>
    </w:p>
    <w:p w14:paraId="0A0A0727" w14:textId="480CCC4B" w:rsidR="00300958" w:rsidRDefault="000F4105" w:rsidP="00110161">
      <w:pPr>
        <w:pStyle w:val="Numeracija"/>
        <w:numPr>
          <w:ilvl w:val="0"/>
          <w:numId w:val="16"/>
        </w:numPr>
      </w:pPr>
      <w:r>
        <w:t>Pagrindiniame sistemos meniu pasirenkama nuoroda „Pasiūlymai programos rengimui“</w:t>
      </w:r>
      <w:r w:rsidR="00300958">
        <w:t>. Atlikus šį veiksmą, naudotojui atidaromas jo rengtų pasiūlymų programos rengimui sąrašas.</w:t>
      </w:r>
    </w:p>
    <w:p w14:paraId="09A49727" w14:textId="3054BFED" w:rsidR="000D57CA" w:rsidRDefault="000D57CA" w:rsidP="00C33735">
      <w:pPr>
        <w:pStyle w:val="Numeracija"/>
        <w:numPr>
          <w:ilvl w:val="0"/>
          <w:numId w:val="0"/>
        </w:numPr>
      </w:pPr>
      <w:r>
        <w:rPr>
          <w:noProof/>
        </w:rPr>
        <w:drawing>
          <wp:inline distT="0" distB="0" distL="0" distR="0" wp14:anchorId="24A229E9" wp14:editId="7605AB73">
            <wp:extent cx="6300470" cy="3261360"/>
            <wp:effectExtent l="0" t="0" r="5080" b="0"/>
            <wp:docPr id="157" name="Picture 15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Graphical user interface, application&#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00470" cy="3261360"/>
                    </a:xfrm>
                    <a:prstGeom prst="rect">
                      <a:avLst/>
                    </a:prstGeom>
                    <a:noFill/>
                    <a:ln>
                      <a:noFill/>
                    </a:ln>
                  </pic:spPr>
                </pic:pic>
              </a:graphicData>
            </a:graphic>
          </wp:inline>
        </w:drawing>
      </w:r>
    </w:p>
    <w:p w14:paraId="5F352FE8" w14:textId="50CA16CC" w:rsidR="00662302" w:rsidRDefault="009921B4" w:rsidP="00110161">
      <w:pPr>
        <w:pStyle w:val="Numeracija"/>
        <w:numPr>
          <w:ilvl w:val="0"/>
          <w:numId w:val="16"/>
        </w:numPr>
      </w:pPr>
      <w:r>
        <w:t xml:space="preserve">Sąrašo viršuje </w:t>
      </w:r>
      <w:r w:rsidR="00610E5B">
        <w:t>paspaudžiamas mygtukas [Registruoti naują]. Naudotoju</w:t>
      </w:r>
      <w:r w:rsidR="00F1119D">
        <w:t>i parodomas dialogo langas, kuriame jis turi pasirinkti programą, kuriai rengiamas pasiūlymas.</w:t>
      </w:r>
    </w:p>
    <w:p w14:paraId="43B4F3C7" w14:textId="3D521D71" w:rsidR="0013369B" w:rsidRDefault="0013369B" w:rsidP="00662302">
      <w:pPr>
        <w:pStyle w:val="Numeracija"/>
        <w:numPr>
          <w:ilvl w:val="0"/>
          <w:numId w:val="0"/>
        </w:numPr>
        <w:ind w:left="360" w:hanging="360"/>
      </w:pPr>
      <w:r>
        <w:rPr>
          <w:noProof/>
        </w:rPr>
        <w:drawing>
          <wp:inline distT="0" distB="0" distL="0" distR="0" wp14:anchorId="032880C8" wp14:editId="0E8C1C9C">
            <wp:extent cx="6300470" cy="2367915"/>
            <wp:effectExtent l="0" t="0" r="5080" b="0"/>
            <wp:docPr id="158" name="Picture 15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Graphical user interface, text, application, email&#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00470" cy="2367915"/>
                    </a:xfrm>
                    <a:prstGeom prst="rect">
                      <a:avLst/>
                    </a:prstGeom>
                    <a:noFill/>
                    <a:ln>
                      <a:noFill/>
                    </a:ln>
                  </pic:spPr>
                </pic:pic>
              </a:graphicData>
            </a:graphic>
          </wp:inline>
        </w:drawing>
      </w:r>
    </w:p>
    <w:p w14:paraId="02AB2E67" w14:textId="63795FDA" w:rsidR="00610E5B" w:rsidRDefault="005A39D9" w:rsidP="00110161">
      <w:pPr>
        <w:pStyle w:val="Numeracija"/>
        <w:numPr>
          <w:ilvl w:val="0"/>
          <w:numId w:val="16"/>
        </w:numPr>
      </w:pPr>
      <w:r>
        <w:t>Pagal pasirinktą programą, atidaroma</w:t>
      </w:r>
      <w:r w:rsidR="00034270">
        <w:t xml:space="preserve"> pasiūlymo programos rengimui forma. Šioje formoje naudotojas pirmiausia užpildo tekstinius laukus</w:t>
      </w:r>
      <w:r w:rsidR="00A87CB3">
        <w:t>.</w:t>
      </w:r>
    </w:p>
    <w:p w14:paraId="425F15F9" w14:textId="7F6428A7" w:rsidR="00A87CB3" w:rsidRDefault="00A87CB3" w:rsidP="00110161">
      <w:pPr>
        <w:pStyle w:val="Numeracija"/>
        <w:numPr>
          <w:ilvl w:val="1"/>
          <w:numId w:val="16"/>
        </w:numPr>
      </w:pPr>
      <w:r>
        <w:t>Jei buvo pasirinkta pildyti pasiūlymą VSF programos rengimui, formoje pildomi šie laukai:</w:t>
      </w:r>
    </w:p>
    <w:p w14:paraId="40787C70" w14:textId="607BC73B" w:rsidR="00A87CB3" w:rsidRDefault="005F3910" w:rsidP="005F3910">
      <w:pPr>
        <w:pStyle w:val="Numeracija"/>
        <w:numPr>
          <w:ilvl w:val="0"/>
          <w:numId w:val="0"/>
        </w:numPr>
        <w:ind w:left="360" w:hanging="360"/>
        <w:jc w:val="center"/>
      </w:pPr>
      <w:r>
        <w:rPr>
          <w:noProof/>
        </w:rPr>
        <w:lastRenderedPageBreak/>
        <w:drawing>
          <wp:inline distT="0" distB="0" distL="0" distR="0" wp14:anchorId="7AF7EB17" wp14:editId="603B2FC1">
            <wp:extent cx="4685414" cy="8765676"/>
            <wp:effectExtent l="0" t="0" r="1270" b="0"/>
            <wp:docPr id="159" name="Picture 15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A screenshot of a computer&#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85824" cy="8766443"/>
                    </a:xfrm>
                    <a:prstGeom prst="rect">
                      <a:avLst/>
                    </a:prstGeom>
                    <a:noFill/>
                    <a:ln>
                      <a:noFill/>
                    </a:ln>
                  </pic:spPr>
                </pic:pic>
              </a:graphicData>
            </a:graphic>
          </wp:inline>
        </w:drawing>
      </w:r>
    </w:p>
    <w:p w14:paraId="318DD65D" w14:textId="77777777" w:rsidR="00BE53BC" w:rsidRDefault="00BE53BC" w:rsidP="00A87CB3">
      <w:pPr>
        <w:pStyle w:val="Numeracija"/>
        <w:numPr>
          <w:ilvl w:val="0"/>
          <w:numId w:val="0"/>
        </w:numPr>
        <w:ind w:left="360" w:hanging="360"/>
      </w:pPr>
    </w:p>
    <w:p w14:paraId="3014C05B" w14:textId="1DD7EB22" w:rsidR="00A87CB3" w:rsidRDefault="00A87CB3" w:rsidP="00110161">
      <w:pPr>
        <w:pStyle w:val="Numeracija"/>
        <w:numPr>
          <w:ilvl w:val="1"/>
          <w:numId w:val="16"/>
        </w:numPr>
      </w:pPr>
      <w:r>
        <w:t>Jei buvo pasirinkta pildyti pasiūlymą SVVP programos rengimui, formoje pildomi šie laukai:</w:t>
      </w:r>
    </w:p>
    <w:p w14:paraId="294E0E04" w14:textId="05E19AE1" w:rsidR="00934094" w:rsidRDefault="001511FF" w:rsidP="001511FF">
      <w:pPr>
        <w:pStyle w:val="Numeracija"/>
        <w:numPr>
          <w:ilvl w:val="0"/>
          <w:numId w:val="0"/>
        </w:numPr>
        <w:ind w:left="360" w:hanging="360"/>
        <w:jc w:val="center"/>
      </w:pPr>
      <w:r>
        <w:rPr>
          <w:noProof/>
        </w:rPr>
        <w:lastRenderedPageBreak/>
        <w:drawing>
          <wp:inline distT="0" distB="0" distL="0" distR="0" wp14:anchorId="00CF7527" wp14:editId="52858F17">
            <wp:extent cx="4976037" cy="5062298"/>
            <wp:effectExtent l="0" t="0" r="0" b="5080"/>
            <wp:docPr id="160" name="Picture 1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Graphical user interface, text, application&#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80529" cy="5066868"/>
                    </a:xfrm>
                    <a:prstGeom prst="rect">
                      <a:avLst/>
                    </a:prstGeom>
                    <a:noFill/>
                    <a:ln>
                      <a:noFill/>
                    </a:ln>
                  </pic:spPr>
                </pic:pic>
              </a:graphicData>
            </a:graphic>
          </wp:inline>
        </w:drawing>
      </w:r>
    </w:p>
    <w:p w14:paraId="64E58BDD" w14:textId="77777777" w:rsidR="00BE53BC" w:rsidRDefault="00BE53BC" w:rsidP="00934094">
      <w:pPr>
        <w:pStyle w:val="Numeracija"/>
        <w:numPr>
          <w:ilvl w:val="0"/>
          <w:numId w:val="0"/>
        </w:numPr>
        <w:ind w:left="360" w:hanging="360"/>
      </w:pPr>
    </w:p>
    <w:p w14:paraId="6BA2F03A" w14:textId="10B054DB" w:rsidR="00924520" w:rsidRDefault="006208BE" w:rsidP="00110161">
      <w:pPr>
        <w:pStyle w:val="Numeracija"/>
        <w:numPr>
          <w:ilvl w:val="0"/>
          <w:numId w:val="16"/>
        </w:numPr>
      </w:pPr>
      <w:r>
        <w:t>Į sąrašus įtraukiami programos produkto ir rezultato rodikliai</w:t>
      </w:r>
      <w:r w:rsidR="00924520">
        <w:t>, prie konkretaus sąrašo paspaudus mygtuką [Registruoti naują].</w:t>
      </w:r>
      <w:r w:rsidR="00B1741A">
        <w:t xml:space="preserve"> Po mygtuko paspaudimo naudotojui atidaromas dialogo langas, kuriame užpildoma rodiklio informacija ir paspaudžiamas mygtukas [Išsaugoti].</w:t>
      </w:r>
      <w:r w:rsidR="00815FA6">
        <w:t xml:space="preserve"> Išsaugotas įrašas sąraše matomas kaip nauja eilutė.</w:t>
      </w:r>
      <w:r w:rsidR="00916E05">
        <w:t xml:space="preserve"> </w:t>
      </w:r>
    </w:p>
    <w:p w14:paraId="13081C93" w14:textId="40ED7314" w:rsidR="004E67FE" w:rsidRDefault="00E43A80" w:rsidP="0086420C">
      <w:pPr>
        <w:pStyle w:val="Numeracija"/>
        <w:numPr>
          <w:ilvl w:val="0"/>
          <w:numId w:val="0"/>
        </w:numPr>
      </w:pPr>
      <w:r>
        <w:rPr>
          <w:noProof/>
        </w:rPr>
        <w:drawing>
          <wp:inline distT="0" distB="0" distL="0" distR="0" wp14:anchorId="6CC48A5B" wp14:editId="4C2C5736">
            <wp:extent cx="6300470" cy="2767330"/>
            <wp:effectExtent l="0" t="0" r="5080" b="0"/>
            <wp:docPr id="161" name="Picture 161"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Graphical user interface, text&#10;&#10;Description automatically generated with medium confidence"/>
                    <pic:cNvPicPr/>
                  </pic:nvPicPr>
                  <pic:blipFill>
                    <a:blip r:embed="rId39"/>
                    <a:stretch>
                      <a:fillRect/>
                    </a:stretch>
                  </pic:blipFill>
                  <pic:spPr>
                    <a:xfrm>
                      <a:off x="0" y="0"/>
                      <a:ext cx="6300470" cy="2767330"/>
                    </a:xfrm>
                    <a:prstGeom prst="rect">
                      <a:avLst/>
                    </a:prstGeom>
                  </pic:spPr>
                </pic:pic>
              </a:graphicData>
            </a:graphic>
          </wp:inline>
        </w:drawing>
      </w:r>
    </w:p>
    <w:p w14:paraId="2D2E73B0" w14:textId="77777777" w:rsidR="00BE53BC" w:rsidRDefault="00BE53BC" w:rsidP="004E67FE">
      <w:pPr>
        <w:ind w:left="360" w:hanging="360"/>
      </w:pPr>
    </w:p>
    <w:p w14:paraId="4870DFF5" w14:textId="22D53AF9" w:rsidR="00924520" w:rsidRDefault="00B66D80" w:rsidP="00110161">
      <w:pPr>
        <w:pStyle w:val="Numeracija"/>
        <w:numPr>
          <w:ilvl w:val="0"/>
          <w:numId w:val="16"/>
        </w:numPr>
      </w:pPr>
      <w:r>
        <w:t>Įvedamos preliminaraus finansavimo plano eilutės</w:t>
      </w:r>
      <w:r w:rsidR="006C1C28">
        <w:t>, virš sąrašo paspaudus mygtuką [Registruoti naują], užpildžius įrašo duomenis ir paspaudus mygtuką [Išsaugoti]. Sukurtas naujas įrašas atvaizduojamas sąraše kaip nauja eilutė.</w:t>
      </w:r>
      <w:r w:rsidR="00467BB1">
        <w:t xml:space="preserve"> </w:t>
      </w:r>
    </w:p>
    <w:p w14:paraId="5A067D92" w14:textId="694D1484" w:rsidR="00BE53BC" w:rsidRDefault="00DA7323" w:rsidP="00DA7323">
      <w:pPr>
        <w:pStyle w:val="Numeracija"/>
        <w:numPr>
          <w:ilvl w:val="0"/>
          <w:numId w:val="0"/>
        </w:numPr>
        <w:ind w:left="360" w:hanging="360"/>
      </w:pPr>
      <w:r>
        <w:rPr>
          <w:noProof/>
        </w:rPr>
        <w:lastRenderedPageBreak/>
        <w:drawing>
          <wp:inline distT="0" distB="0" distL="0" distR="0" wp14:anchorId="677D54FA" wp14:editId="4040131E">
            <wp:extent cx="6300470" cy="1633220"/>
            <wp:effectExtent l="0" t="0" r="5080" b="5080"/>
            <wp:docPr id="162" name="Picture 16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A picture containing graphical user interface&#10;&#10;Description automatically generated"/>
                    <pic:cNvPicPr/>
                  </pic:nvPicPr>
                  <pic:blipFill>
                    <a:blip r:embed="rId40"/>
                    <a:stretch>
                      <a:fillRect/>
                    </a:stretch>
                  </pic:blipFill>
                  <pic:spPr>
                    <a:xfrm>
                      <a:off x="0" y="0"/>
                      <a:ext cx="6300470" cy="1633220"/>
                    </a:xfrm>
                    <a:prstGeom prst="rect">
                      <a:avLst/>
                    </a:prstGeom>
                  </pic:spPr>
                </pic:pic>
              </a:graphicData>
            </a:graphic>
          </wp:inline>
        </w:drawing>
      </w:r>
    </w:p>
    <w:p w14:paraId="2E31673A" w14:textId="30024E7A" w:rsidR="00EB0D69" w:rsidRDefault="006C1C28" w:rsidP="00110161">
      <w:pPr>
        <w:pStyle w:val="Numeracija"/>
        <w:numPr>
          <w:ilvl w:val="0"/>
          <w:numId w:val="16"/>
        </w:numPr>
      </w:pPr>
      <w:r>
        <w:t>Jei prie pasiūlymo pro</w:t>
      </w:r>
      <w:r w:rsidR="006F386D">
        <w:t>gramos rengimui turi būti pridėti papildomi dokumentai, pasiūlymo lange pasirenkamas skirtukas „Dokumentai“</w:t>
      </w:r>
      <w:r w:rsidR="00EB0D69">
        <w:t>. Naudotojui atidaromas dokumentų sąrašo langas, kurio viršuje paspaudžiamas mygtukas [Registruoti naują].</w:t>
      </w:r>
    </w:p>
    <w:p w14:paraId="4C90C730" w14:textId="6212D072" w:rsidR="00A2422D" w:rsidRDefault="00A2422D" w:rsidP="00EB0D69">
      <w:pPr>
        <w:pStyle w:val="Numeracija"/>
        <w:numPr>
          <w:ilvl w:val="0"/>
          <w:numId w:val="0"/>
        </w:numPr>
        <w:ind w:left="360" w:hanging="360"/>
      </w:pPr>
      <w:r>
        <w:rPr>
          <w:noProof/>
        </w:rPr>
        <w:drawing>
          <wp:inline distT="0" distB="0" distL="0" distR="0" wp14:anchorId="06D3A35F" wp14:editId="473D487D">
            <wp:extent cx="6300470" cy="1875155"/>
            <wp:effectExtent l="0" t="0" r="5080" b="0"/>
            <wp:docPr id="163" name="Picture 16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Graphical user interface, application&#10;&#10;Description automatically generated"/>
                    <pic:cNvPicPr/>
                  </pic:nvPicPr>
                  <pic:blipFill>
                    <a:blip r:embed="rId41"/>
                    <a:stretch>
                      <a:fillRect/>
                    </a:stretch>
                  </pic:blipFill>
                  <pic:spPr>
                    <a:xfrm>
                      <a:off x="0" y="0"/>
                      <a:ext cx="6300470" cy="1875155"/>
                    </a:xfrm>
                    <a:prstGeom prst="rect">
                      <a:avLst/>
                    </a:prstGeom>
                  </pic:spPr>
                </pic:pic>
              </a:graphicData>
            </a:graphic>
          </wp:inline>
        </w:drawing>
      </w:r>
    </w:p>
    <w:p w14:paraId="5C44AF56" w14:textId="2714A3AE" w:rsidR="00BE53BC" w:rsidRDefault="3789B5B4" w:rsidP="00BE53BC">
      <w:pPr>
        <w:pStyle w:val="Numeracija"/>
      </w:pPr>
      <w:r>
        <w:t>Naudotojui atidaromas dialogo langas, kuriama įvedam</w:t>
      </w:r>
      <w:r w:rsidR="2014BF65">
        <w:t xml:space="preserve">i prisegamo dokumento duomenys ir įkeliamas dokumentas. Užpildžius privalomus duomenis paspaudžiamas mygtukas </w:t>
      </w:r>
      <w:r w:rsidR="0BCCF99D">
        <w:t>[Išsaugoti] ir naujo dokumento eilutė pridedama dokumentų sąraše.</w:t>
      </w:r>
      <w:r w:rsidR="0EE15F3A">
        <w:t xml:space="preserve"> </w:t>
      </w:r>
    </w:p>
    <w:p w14:paraId="7F1F647F" w14:textId="48C27D18" w:rsidR="00820360" w:rsidRDefault="00D732DE" w:rsidP="00D732DE">
      <w:pPr>
        <w:pStyle w:val="Numeracija"/>
        <w:numPr>
          <w:ilvl w:val="0"/>
          <w:numId w:val="0"/>
        </w:numPr>
        <w:ind w:left="360" w:hanging="360"/>
      </w:pPr>
      <w:r>
        <w:rPr>
          <w:noProof/>
        </w:rPr>
        <w:drawing>
          <wp:inline distT="0" distB="0" distL="0" distR="0" wp14:anchorId="6845E393" wp14:editId="3994E53B">
            <wp:extent cx="4783558" cy="3312621"/>
            <wp:effectExtent l="0" t="0" r="0" b="2540"/>
            <wp:docPr id="164" name="Picture 164"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Graphical user interface, text, application, email, Teams&#10;&#10;Description automatically generated"/>
                    <pic:cNvPicPr/>
                  </pic:nvPicPr>
                  <pic:blipFill>
                    <a:blip r:embed="rId42"/>
                    <a:stretch>
                      <a:fillRect/>
                    </a:stretch>
                  </pic:blipFill>
                  <pic:spPr>
                    <a:xfrm>
                      <a:off x="0" y="0"/>
                      <a:ext cx="4798291" cy="3322823"/>
                    </a:xfrm>
                    <a:prstGeom prst="rect">
                      <a:avLst/>
                    </a:prstGeom>
                  </pic:spPr>
                </pic:pic>
              </a:graphicData>
            </a:graphic>
          </wp:inline>
        </w:drawing>
      </w:r>
    </w:p>
    <w:p w14:paraId="34CC1D45" w14:textId="05F2710F" w:rsidR="00820360" w:rsidRDefault="009EB88E" w:rsidP="00820360">
      <w:pPr>
        <w:pStyle w:val="Numeracija"/>
      </w:pPr>
      <w:r>
        <w:t>Užpildžius visus reikiamus duomenis, pasiūlymo formoje paspaudžiamas mygtukas [Pateikti</w:t>
      </w:r>
      <w:r w:rsidR="72B82DFA">
        <w:t xml:space="preserve"> (pasirašyti)</w:t>
      </w:r>
      <w:r>
        <w:t xml:space="preserve">]. </w:t>
      </w:r>
    </w:p>
    <w:p w14:paraId="158BAF1E" w14:textId="1D81BE6B" w:rsidR="00820360" w:rsidRPr="00650F4B" w:rsidRDefault="00195E1C" w:rsidP="00820360">
      <w:pPr>
        <w:pStyle w:val="Numeracija"/>
        <w:numPr>
          <w:ilvl w:val="0"/>
          <w:numId w:val="0"/>
        </w:numPr>
        <w:ind w:left="360"/>
      </w:pPr>
      <w:r>
        <w:rPr>
          <w:noProof/>
        </w:rPr>
        <w:lastRenderedPageBreak/>
        <w:drawing>
          <wp:inline distT="0" distB="0" distL="0" distR="0" wp14:anchorId="094F7598" wp14:editId="41521F91">
            <wp:extent cx="6300470" cy="4414520"/>
            <wp:effectExtent l="0" t="0" r="5080" b="5080"/>
            <wp:docPr id="166" name="Picture 16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Graphical user interface, text, application, email&#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00470" cy="4414520"/>
                    </a:xfrm>
                    <a:prstGeom prst="rect">
                      <a:avLst/>
                    </a:prstGeom>
                    <a:noFill/>
                    <a:ln>
                      <a:noFill/>
                    </a:ln>
                  </pic:spPr>
                </pic:pic>
              </a:graphicData>
            </a:graphic>
          </wp:inline>
        </w:drawing>
      </w:r>
    </w:p>
    <w:p w14:paraId="60338D99" w14:textId="77777777" w:rsidR="00820360" w:rsidRPr="00E60FA7" w:rsidRDefault="00820360" w:rsidP="00820360">
      <w:pPr>
        <w:pStyle w:val="Numeracija"/>
        <w:numPr>
          <w:ilvl w:val="0"/>
          <w:numId w:val="0"/>
        </w:numPr>
        <w:ind w:left="360"/>
      </w:pPr>
    </w:p>
    <w:p w14:paraId="5E37982C" w14:textId="657088FF" w:rsidR="00EF5B20" w:rsidRDefault="00EA6D37" w:rsidP="00A67DEF">
      <w:pPr>
        <w:pStyle w:val="Heading2"/>
      </w:pPr>
      <w:bookmarkStart w:id="25" w:name="_Toc172618877"/>
      <w:r>
        <w:t>P</w:t>
      </w:r>
      <w:r w:rsidR="00EF5B20">
        <w:t>asiūlym</w:t>
      </w:r>
      <w:r>
        <w:t>o</w:t>
      </w:r>
      <w:r w:rsidR="00EF5B20">
        <w:t xml:space="preserve"> programos rengimui</w:t>
      </w:r>
      <w:r>
        <w:t xml:space="preserve"> koregavimas</w:t>
      </w:r>
      <w:bookmarkEnd w:id="25"/>
    </w:p>
    <w:p w14:paraId="4C2D75FD" w14:textId="51DDE1BC" w:rsidR="00650F4B" w:rsidRDefault="009100E9" w:rsidP="00650F4B">
      <w:r>
        <w:t>Jei pasiūlymas programos rengimui buvo grąžintas</w:t>
      </w:r>
      <w:r w:rsidR="0034619E">
        <w:t xml:space="preserve"> tikslinimui, pasiūlymų programos rengimui sąraše</w:t>
      </w:r>
      <w:r w:rsidR="00870D1E">
        <w:t>, toks pasiūlymas turės būseną „</w:t>
      </w:r>
      <w:r w:rsidR="00621621">
        <w:t>Pateiktos pastabos</w:t>
      </w:r>
      <w:r w:rsidR="00870D1E">
        <w:t>“.</w:t>
      </w:r>
      <w:r w:rsidR="001B709F">
        <w:t xml:space="preserve"> Naudotojas, norėdamas </w:t>
      </w:r>
      <w:r w:rsidR="00C65BFB">
        <w:t xml:space="preserve">patikslinti ir iš naujo pateikti pasiūlymą programos rengimui, </w:t>
      </w:r>
      <w:r w:rsidR="00765E5C">
        <w:t>prie tokio pasiūlymo paspaudžiamas redagavimo mygtukas.</w:t>
      </w:r>
    </w:p>
    <w:p w14:paraId="61834963" w14:textId="7305DD88" w:rsidR="00765E5C" w:rsidRDefault="00621621" w:rsidP="00AC01D2">
      <w:pPr>
        <w:ind w:firstLine="0"/>
      </w:pPr>
      <w:r>
        <w:rPr>
          <w:noProof/>
        </w:rPr>
        <w:drawing>
          <wp:inline distT="0" distB="0" distL="0" distR="0" wp14:anchorId="420BA139" wp14:editId="43109029">
            <wp:extent cx="6300470" cy="3046730"/>
            <wp:effectExtent l="0" t="0" r="5080" b="1270"/>
            <wp:docPr id="167" name="Picture 16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Graphical user interface, tex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00470" cy="3046730"/>
                    </a:xfrm>
                    <a:prstGeom prst="rect">
                      <a:avLst/>
                    </a:prstGeom>
                    <a:noFill/>
                    <a:ln>
                      <a:noFill/>
                    </a:ln>
                  </pic:spPr>
                </pic:pic>
              </a:graphicData>
            </a:graphic>
          </wp:inline>
        </w:drawing>
      </w:r>
    </w:p>
    <w:p w14:paraId="2B9C9112" w14:textId="08493AED" w:rsidR="00AC01D2" w:rsidRDefault="00AC01D2" w:rsidP="00110161">
      <w:pPr>
        <w:pStyle w:val="Numeracija"/>
        <w:numPr>
          <w:ilvl w:val="0"/>
          <w:numId w:val="32"/>
        </w:numPr>
      </w:pPr>
      <w:r>
        <w:t xml:space="preserve">Pasiūlymo programos rengimui lange atidaromas skirtukas „Dokumentai“. </w:t>
      </w:r>
      <w:r w:rsidR="00F81A74">
        <w:t xml:space="preserve">Šiame skyriuje bus įkeltas dokumentas su pastabomis, kurį </w:t>
      </w:r>
      <w:r w:rsidR="00466BDC">
        <w:t>naudotojas gali atidaryti paspaudęs rinkmenos nuorodą.</w:t>
      </w:r>
    </w:p>
    <w:p w14:paraId="6D766972" w14:textId="0DDA621D" w:rsidR="00466BDC" w:rsidRDefault="00EA3765" w:rsidP="00466BDC">
      <w:pPr>
        <w:pStyle w:val="Numeracija"/>
        <w:numPr>
          <w:ilvl w:val="0"/>
          <w:numId w:val="0"/>
        </w:numPr>
        <w:ind w:left="360" w:hanging="360"/>
      </w:pPr>
      <w:r>
        <w:rPr>
          <w:noProof/>
        </w:rPr>
        <w:lastRenderedPageBreak/>
        <w:drawing>
          <wp:inline distT="0" distB="0" distL="0" distR="0" wp14:anchorId="3E586AAC" wp14:editId="0DF2BB85">
            <wp:extent cx="6300470" cy="1569085"/>
            <wp:effectExtent l="0" t="0" r="5080" b="0"/>
            <wp:docPr id="168" name="Picture 16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Graphical user interface, text, application&#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00470" cy="1569085"/>
                    </a:xfrm>
                    <a:prstGeom prst="rect">
                      <a:avLst/>
                    </a:prstGeom>
                    <a:noFill/>
                    <a:ln>
                      <a:noFill/>
                    </a:ln>
                  </pic:spPr>
                </pic:pic>
              </a:graphicData>
            </a:graphic>
          </wp:inline>
        </w:drawing>
      </w:r>
    </w:p>
    <w:p w14:paraId="66F427D4" w14:textId="4E2E4C8F" w:rsidR="00BE2ADC" w:rsidRPr="00650F4B" w:rsidRDefault="06FAA4A9" w:rsidP="005F377F">
      <w:pPr>
        <w:pStyle w:val="Numeracija"/>
      </w:pPr>
      <w:r>
        <w:t>Pagal gautas pastabas atliekami pakeitimai pasiūlym</w:t>
      </w:r>
      <w:r w:rsidR="199E7CFA">
        <w:t>o formoje ir paspaudžiamas mygtukas [Pateikti</w:t>
      </w:r>
      <w:r w:rsidR="2B8649B6">
        <w:t>(Pasirašyti)</w:t>
      </w:r>
      <w:r w:rsidR="199E7CFA">
        <w:t>].</w:t>
      </w:r>
    </w:p>
    <w:p w14:paraId="53CCFD1C" w14:textId="42C1FAD7" w:rsidR="00EF5B20" w:rsidRDefault="00EF5B20" w:rsidP="003A6459">
      <w:pPr>
        <w:pStyle w:val="Heading1"/>
      </w:pPr>
      <w:bookmarkStart w:id="26" w:name="_Toc172618878"/>
      <w:r>
        <w:lastRenderedPageBreak/>
        <w:t>Kvietimai</w:t>
      </w:r>
      <w:bookmarkEnd w:id="26"/>
    </w:p>
    <w:p w14:paraId="26C0EE70" w14:textId="46C84436" w:rsidR="006612A0" w:rsidRDefault="00EA6D37" w:rsidP="00A67DEF">
      <w:pPr>
        <w:pStyle w:val="Heading2"/>
      </w:pPr>
      <w:bookmarkStart w:id="27" w:name="_Toc172618879"/>
      <w:r>
        <w:t>Kvietimo duomenų peržiūra</w:t>
      </w:r>
      <w:bookmarkEnd w:id="27"/>
    </w:p>
    <w:p w14:paraId="2585AF04" w14:textId="060AF8C5" w:rsidR="00011D19" w:rsidRDefault="00B42B76" w:rsidP="00110161">
      <w:pPr>
        <w:pStyle w:val="Numeracija"/>
        <w:numPr>
          <w:ilvl w:val="0"/>
          <w:numId w:val="17"/>
        </w:numPr>
      </w:pPr>
      <w:r>
        <w:t xml:space="preserve">Jei DMS sistemoje yra gautas kvietimas teikti </w:t>
      </w:r>
      <w:r w:rsidR="00772D6C">
        <w:t>projekto įgyvendinimo planą</w:t>
      </w:r>
      <w:r>
        <w:t xml:space="preserve">, pagrindiniame sistemos meniu paspaudžiama nuoroda „Kvietimai“. Atsidariusiame sąraše naudotojas gali peržiūrėti likusį </w:t>
      </w:r>
      <w:r w:rsidR="00D379D4">
        <w:t xml:space="preserve">projekto įgyvendinimo planų </w:t>
      </w:r>
      <w:r>
        <w:t>pateikimo terminą</w:t>
      </w:r>
    </w:p>
    <w:p w14:paraId="77708063" w14:textId="74DC3A49" w:rsidR="00E20B8D" w:rsidRPr="000C2BDC" w:rsidRDefault="00E20B8D" w:rsidP="00011D19">
      <w:pPr>
        <w:pStyle w:val="Numeracija"/>
        <w:numPr>
          <w:ilvl w:val="0"/>
          <w:numId w:val="0"/>
        </w:numPr>
        <w:ind w:left="360" w:hanging="360"/>
      </w:pPr>
      <w:r>
        <w:rPr>
          <w:noProof/>
        </w:rPr>
        <w:drawing>
          <wp:inline distT="0" distB="0" distL="0" distR="0" wp14:anchorId="15372051" wp14:editId="7461DA9B">
            <wp:extent cx="6300470" cy="4020820"/>
            <wp:effectExtent l="0" t="0" r="5080" b="0"/>
            <wp:docPr id="169" name="Picture 16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descr="Graphical user interface, application&#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00470" cy="4020820"/>
                    </a:xfrm>
                    <a:prstGeom prst="rect">
                      <a:avLst/>
                    </a:prstGeom>
                    <a:noFill/>
                    <a:ln>
                      <a:noFill/>
                    </a:ln>
                  </pic:spPr>
                </pic:pic>
              </a:graphicData>
            </a:graphic>
          </wp:inline>
        </w:drawing>
      </w:r>
    </w:p>
    <w:p w14:paraId="6A41FEAE" w14:textId="0DD7680D" w:rsidR="006612A0" w:rsidRDefault="00646695" w:rsidP="003A6459">
      <w:pPr>
        <w:pStyle w:val="Heading1"/>
      </w:pPr>
      <w:bookmarkStart w:id="28" w:name="_Toc172618880"/>
      <w:r>
        <w:lastRenderedPageBreak/>
        <w:t>Projekto įgyvendinimo planai</w:t>
      </w:r>
      <w:bookmarkEnd w:id="28"/>
    </w:p>
    <w:p w14:paraId="555C0878" w14:textId="459CE7B3" w:rsidR="006612A0" w:rsidRDefault="00EA6D37" w:rsidP="00A67DEF">
      <w:pPr>
        <w:pStyle w:val="Heading2"/>
      </w:pPr>
      <w:bookmarkStart w:id="29" w:name="_Toc172618881"/>
      <w:r>
        <w:t>P</w:t>
      </w:r>
      <w:r w:rsidR="00646695">
        <w:t>rojekto įgyvendinimo plano</w:t>
      </w:r>
      <w:r>
        <w:t xml:space="preserve"> sukūrimas</w:t>
      </w:r>
      <w:bookmarkEnd w:id="29"/>
    </w:p>
    <w:p w14:paraId="00DC1568" w14:textId="6976E06D" w:rsidR="00427BAD" w:rsidRDefault="00A07187" w:rsidP="00427BAD">
      <w:r>
        <w:t xml:space="preserve">DMS sistemoje pagal gautą kvietimą, naudotojas gali </w:t>
      </w:r>
      <w:r w:rsidR="00496B4C">
        <w:t>sukurti</w:t>
      </w:r>
      <w:r>
        <w:t xml:space="preserve"> </w:t>
      </w:r>
      <w:r w:rsidR="00646695">
        <w:t>projekto įgyvendinimo planą</w:t>
      </w:r>
      <w:r w:rsidR="00496B4C">
        <w:t xml:space="preserve">. Norint sistemoje sukurti </w:t>
      </w:r>
      <w:r w:rsidR="00646695">
        <w:t>projekto įgyvendinimo planą</w:t>
      </w:r>
      <w:r w:rsidR="00496B4C">
        <w:t>, vykdomi šie veiksmai:</w:t>
      </w:r>
    </w:p>
    <w:p w14:paraId="300E9A82" w14:textId="5F269978" w:rsidR="00496B4C" w:rsidRDefault="00C45C2B" w:rsidP="00110161">
      <w:pPr>
        <w:pStyle w:val="Numeracija"/>
        <w:numPr>
          <w:ilvl w:val="0"/>
          <w:numId w:val="18"/>
        </w:numPr>
      </w:pPr>
      <w:r>
        <w:t xml:space="preserve">Pagrindiniame sistemos meniu paspaudžiama nuoroda „Kvietimai“. Sistemos pateiktame kvietimų sąraše, prie </w:t>
      </w:r>
      <w:r w:rsidR="00096E8C">
        <w:t>nepasibaigusio kvietimo, paspaudž</w:t>
      </w:r>
      <w:r w:rsidR="009B41A5">
        <w:t>iamas redagavimo mygtukas.</w:t>
      </w:r>
    </w:p>
    <w:p w14:paraId="1A475014" w14:textId="11F987DD" w:rsidR="009B41A5" w:rsidRDefault="00061DD5" w:rsidP="00110161">
      <w:pPr>
        <w:pStyle w:val="Numeracija"/>
        <w:numPr>
          <w:ilvl w:val="0"/>
          <w:numId w:val="18"/>
        </w:numPr>
      </w:pPr>
      <w:r>
        <w:t xml:space="preserve">Kvietimo lange paspaudžiamas mygtukas </w:t>
      </w:r>
      <w:r w:rsidR="004B1536">
        <w:t xml:space="preserve">[Teikti </w:t>
      </w:r>
      <w:r w:rsidR="00736A5D" w:rsidRPr="00736A5D">
        <w:t>projekto įgyvendinimo planą</w:t>
      </w:r>
      <w:r w:rsidR="004B1536">
        <w:t>].</w:t>
      </w:r>
    </w:p>
    <w:p w14:paraId="4246A9AD" w14:textId="74BA6A35" w:rsidR="004B1536" w:rsidRDefault="00B644FB" w:rsidP="004B1536">
      <w:pPr>
        <w:pStyle w:val="Numeracija"/>
        <w:numPr>
          <w:ilvl w:val="0"/>
          <w:numId w:val="0"/>
        </w:numPr>
        <w:ind w:left="360" w:hanging="360"/>
      </w:pPr>
      <w:r>
        <w:rPr>
          <w:noProof/>
        </w:rPr>
        <w:drawing>
          <wp:inline distT="0" distB="0" distL="0" distR="0" wp14:anchorId="2B04134D" wp14:editId="6AEB3824">
            <wp:extent cx="4585970" cy="4018915"/>
            <wp:effectExtent l="0" t="0" r="5080" b="635"/>
            <wp:docPr id="170" name="Picture 17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Graphical user interface, text, applicatio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5970" cy="4018915"/>
                    </a:xfrm>
                    <a:prstGeom prst="rect">
                      <a:avLst/>
                    </a:prstGeom>
                    <a:noFill/>
                    <a:ln>
                      <a:noFill/>
                    </a:ln>
                  </pic:spPr>
                </pic:pic>
              </a:graphicData>
            </a:graphic>
          </wp:inline>
        </w:drawing>
      </w:r>
    </w:p>
    <w:p w14:paraId="515F8292" w14:textId="77777777" w:rsidR="00B06E90" w:rsidRDefault="00B06E90" w:rsidP="004B1536">
      <w:pPr>
        <w:pStyle w:val="Numeracija"/>
        <w:numPr>
          <w:ilvl w:val="0"/>
          <w:numId w:val="0"/>
        </w:numPr>
        <w:ind w:left="360" w:hanging="360"/>
      </w:pPr>
    </w:p>
    <w:p w14:paraId="6B5C6D9E" w14:textId="0901C7FB" w:rsidR="004B1536" w:rsidRDefault="00B06E90" w:rsidP="00110161">
      <w:pPr>
        <w:pStyle w:val="Numeracija"/>
        <w:numPr>
          <w:ilvl w:val="0"/>
          <w:numId w:val="18"/>
        </w:numPr>
      </w:pPr>
      <w:r>
        <w:t>Pasirenkamas projektas ir spaudžiama [Išsaugoti].</w:t>
      </w:r>
    </w:p>
    <w:p w14:paraId="24619B49" w14:textId="5DDF058C" w:rsidR="00B06E90" w:rsidRDefault="00B1495D" w:rsidP="00B06E90">
      <w:pPr>
        <w:pStyle w:val="Numeracija"/>
        <w:numPr>
          <w:ilvl w:val="0"/>
          <w:numId w:val="0"/>
        </w:numPr>
        <w:ind w:left="360" w:hanging="360"/>
      </w:pPr>
      <w:r>
        <w:rPr>
          <w:noProof/>
        </w:rPr>
        <w:drawing>
          <wp:inline distT="0" distB="0" distL="0" distR="0" wp14:anchorId="4FE4C0F9" wp14:editId="7A3ED9B5">
            <wp:extent cx="3480391" cy="1318330"/>
            <wp:effectExtent l="0" t="0" r="6350" b="0"/>
            <wp:docPr id="171" name="Picture 17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Graphical user interface, text, application, email&#10;&#10;Description automatically generated"/>
                    <pic:cNvPicPr/>
                  </pic:nvPicPr>
                  <pic:blipFill>
                    <a:blip r:embed="rId48"/>
                    <a:stretch>
                      <a:fillRect/>
                    </a:stretch>
                  </pic:blipFill>
                  <pic:spPr>
                    <a:xfrm>
                      <a:off x="0" y="0"/>
                      <a:ext cx="3486082" cy="1320486"/>
                    </a:xfrm>
                    <a:prstGeom prst="rect">
                      <a:avLst/>
                    </a:prstGeom>
                  </pic:spPr>
                </pic:pic>
              </a:graphicData>
            </a:graphic>
          </wp:inline>
        </w:drawing>
      </w:r>
    </w:p>
    <w:p w14:paraId="06618AC1" w14:textId="77777777" w:rsidR="00B06E90" w:rsidRDefault="00B06E90" w:rsidP="00B06E90">
      <w:pPr>
        <w:pStyle w:val="Numeracija"/>
        <w:numPr>
          <w:ilvl w:val="0"/>
          <w:numId w:val="0"/>
        </w:numPr>
        <w:ind w:left="360" w:hanging="360"/>
      </w:pPr>
    </w:p>
    <w:p w14:paraId="5B637B18" w14:textId="1EBE4369" w:rsidR="00F352C9" w:rsidRDefault="00046EE5" w:rsidP="00110161">
      <w:pPr>
        <w:pStyle w:val="Numeracija"/>
        <w:numPr>
          <w:ilvl w:val="0"/>
          <w:numId w:val="18"/>
        </w:numPr>
      </w:pPr>
      <w:r>
        <w:t xml:space="preserve">Atsidariusiame lange įvedama </w:t>
      </w:r>
      <w:r w:rsidR="00B1495D">
        <w:t xml:space="preserve">projekto įgyvendinimo plano </w:t>
      </w:r>
      <w:r>
        <w:t>bendroji informacija.</w:t>
      </w:r>
      <w:r w:rsidR="00F352C9">
        <w:t xml:space="preserve"> </w:t>
      </w:r>
      <w:r w:rsidR="00F352C9" w:rsidRPr="00F352C9">
        <w:rPr>
          <w:i/>
          <w:iCs/>
        </w:rPr>
        <w:t>Pastaba: pagal pasirinktą PVM mokėtojo požymį {Taip; Ne} rodomi skirtingi papildomi laukai, kurių užpildymas yra privalomas</w:t>
      </w:r>
      <w:r w:rsidR="00F352C9">
        <w:t xml:space="preserve"> </w:t>
      </w:r>
      <w:r w:rsidR="00F352C9" w:rsidRPr="00F352C9">
        <w:rPr>
          <w:i/>
          <w:iCs/>
        </w:rPr>
        <w:t>taip pat pasirinkus strateginio projekto reikšmę {Taip} atsiranda privalomai pildomas laukas „Sprendimas, kuriuo projektas pripažintas strateginės svarbos projektu“.</w:t>
      </w:r>
    </w:p>
    <w:p w14:paraId="6E43B0FC" w14:textId="0568D435" w:rsidR="00046EE5" w:rsidRDefault="00796576" w:rsidP="00046EE5">
      <w:pPr>
        <w:pStyle w:val="Numeracija"/>
        <w:numPr>
          <w:ilvl w:val="0"/>
          <w:numId w:val="0"/>
        </w:numPr>
        <w:ind w:left="360"/>
      </w:pPr>
      <w:r>
        <w:rPr>
          <w:noProof/>
        </w:rPr>
        <w:lastRenderedPageBreak/>
        <w:drawing>
          <wp:inline distT="0" distB="0" distL="0" distR="0" wp14:anchorId="101AF6E2" wp14:editId="4268CCB9">
            <wp:extent cx="5797195" cy="4705182"/>
            <wp:effectExtent l="0" t="0" r="0" b="635"/>
            <wp:docPr id="172" name="Picture 17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Graphical user interface, text, application&#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1812" cy="4708929"/>
                    </a:xfrm>
                    <a:prstGeom prst="rect">
                      <a:avLst/>
                    </a:prstGeom>
                    <a:noFill/>
                    <a:ln>
                      <a:noFill/>
                    </a:ln>
                  </pic:spPr>
                </pic:pic>
              </a:graphicData>
            </a:graphic>
          </wp:inline>
        </w:drawing>
      </w:r>
    </w:p>
    <w:p w14:paraId="1CF471FC" w14:textId="0BEE9452" w:rsidR="007C2635" w:rsidRDefault="007C2635" w:rsidP="00110161">
      <w:pPr>
        <w:pStyle w:val="Numeracija"/>
        <w:numPr>
          <w:ilvl w:val="0"/>
          <w:numId w:val="18"/>
        </w:numPr>
      </w:pPr>
      <w:r>
        <w:t xml:space="preserve">Užpildžius </w:t>
      </w:r>
      <w:r w:rsidR="00002E94">
        <w:t>projekto įgyvendinimo plano</w:t>
      </w:r>
      <w:r>
        <w:t xml:space="preserve"> bendrąją informaciją, naudotojas paspaudžia mygtuką [Išsaugoti]. Jam pateikiama </w:t>
      </w:r>
      <w:r w:rsidR="00830073">
        <w:t>projekto įgyvendinimo plano</w:t>
      </w:r>
      <w:r>
        <w:t xml:space="preserve"> informacijos peržiūros forma, kurios apačioje galima įvesti partnerių duomenis. Naujo partnerio informacija įvedama paspaudus mygtuką [Registruoti naują].</w:t>
      </w:r>
    </w:p>
    <w:p w14:paraId="68C583C9" w14:textId="77777777" w:rsidR="007C2635" w:rsidRDefault="007C2635" w:rsidP="007C2635">
      <w:pPr>
        <w:pStyle w:val="Numeracija"/>
        <w:numPr>
          <w:ilvl w:val="0"/>
          <w:numId w:val="0"/>
        </w:numPr>
        <w:ind w:left="360"/>
      </w:pPr>
      <w:r w:rsidRPr="006917DE">
        <w:rPr>
          <w:noProof/>
          <w:lang w:eastAsia="lt-LT"/>
        </w:rPr>
        <w:drawing>
          <wp:inline distT="0" distB="0" distL="0" distR="0" wp14:anchorId="7C5DB043" wp14:editId="313FF4A0">
            <wp:extent cx="6300470" cy="114998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00470" cy="1149985"/>
                    </a:xfrm>
                    <a:prstGeom prst="rect">
                      <a:avLst/>
                    </a:prstGeom>
                  </pic:spPr>
                </pic:pic>
              </a:graphicData>
            </a:graphic>
          </wp:inline>
        </w:drawing>
      </w:r>
    </w:p>
    <w:p w14:paraId="08B182D2" w14:textId="77777777" w:rsidR="007C2635" w:rsidRDefault="007C2635" w:rsidP="007C2635">
      <w:pPr>
        <w:pStyle w:val="Numeracija"/>
        <w:numPr>
          <w:ilvl w:val="0"/>
          <w:numId w:val="0"/>
        </w:numPr>
        <w:ind w:left="360"/>
      </w:pPr>
    </w:p>
    <w:p w14:paraId="1DE37DB3" w14:textId="45F927F4" w:rsidR="002D35B2" w:rsidRDefault="002D35B2" w:rsidP="00110161">
      <w:pPr>
        <w:pStyle w:val="Numeracija"/>
        <w:numPr>
          <w:ilvl w:val="0"/>
          <w:numId w:val="18"/>
        </w:numPr>
      </w:pPr>
      <w:r>
        <w:t>Sistemoje išsaugotas rengiamo</w:t>
      </w:r>
      <w:r w:rsidR="0045533B">
        <w:t xml:space="preserve"> projekto įgyvendinimo plano</w:t>
      </w:r>
      <w:r>
        <w:t xml:space="preserve"> įrašas. P</w:t>
      </w:r>
      <w:r w:rsidR="0045533B">
        <w:t>rojekto įgyvendinimo plano</w:t>
      </w:r>
      <w:r>
        <w:t xml:space="preserve"> lango viršuje matomi p</w:t>
      </w:r>
      <w:r w:rsidR="0045533B">
        <w:t>rojekto įgyvendinimo plano</w:t>
      </w:r>
      <w:r>
        <w:t xml:space="preserve"> skirtukai, iš kurių kiekviename gali būti įvedama ir išsaugoma papildoma </w:t>
      </w:r>
      <w:r w:rsidR="0045533B">
        <w:t xml:space="preserve">projekto įgyvendinimo plano </w:t>
      </w:r>
      <w:r>
        <w:t>informacija</w:t>
      </w:r>
      <w:r w:rsidR="004567D3">
        <w:t>.</w:t>
      </w:r>
      <w:r w:rsidR="0045533B">
        <w:t xml:space="preserve"> </w:t>
      </w:r>
    </w:p>
    <w:p w14:paraId="4B499974" w14:textId="24FD68D7" w:rsidR="0044202C" w:rsidRDefault="0044202C" w:rsidP="002D35B2">
      <w:pPr>
        <w:pStyle w:val="Numeracija"/>
        <w:numPr>
          <w:ilvl w:val="0"/>
          <w:numId w:val="0"/>
        </w:numPr>
        <w:ind w:left="360" w:hanging="360"/>
      </w:pPr>
      <w:r>
        <w:rPr>
          <w:noProof/>
        </w:rPr>
        <w:drawing>
          <wp:inline distT="0" distB="0" distL="0" distR="0" wp14:anchorId="28ABBB4D" wp14:editId="589223D9">
            <wp:extent cx="6300470" cy="1146175"/>
            <wp:effectExtent l="0" t="0" r="5080" b="0"/>
            <wp:docPr id="173" name="Picture 17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10;&#10;Description automatically generated"/>
                    <pic:cNvPicPr/>
                  </pic:nvPicPr>
                  <pic:blipFill>
                    <a:blip r:embed="rId51"/>
                    <a:stretch>
                      <a:fillRect/>
                    </a:stretch>
                  </pic:blipFill>
                  <pic:spPr>
                    <a:xfrm>
                      <a:off x="0" y="0"/>
                      <a:ext cx="6300470" cy="1146175"/>
                    </a:xfrm>
                    <a:prstGeom prst="rect">
                      <a:avLst/>
                    </a:prstGeom>
                  </pic:spPr>
                </pic:pic>
              </a:graphicData>
            </a:graphic>
          </wp:inline>
        </w:drawing>
      </w:r>
    </w:p>
    <w:p w14:paraId="7FD4B6B2" w14:textId="21B3F4F7" w:rsidR="00D8298C" w:rsidRDefault="00BC2757" w:rsidP="00D8298C">
      <w:pPr>
        <w:pStyle w:val="Heading3"/>
      </w:pPr>
      <w:bookmarkStart w:id="30" w:name="_Toc172618882"/>
      <w:r>
        <w:t>Projekto įgyvendinimo plano</w:t>
      </w:r>
      <w:r w:rsidR="00D8298C">
        <w:t xml:space="preserve"> veiklų įvedimas</w:t>
      </w:r>
      <w:bookmarkEnd w:id="30"/>
    </w:p>
    <w:p w14:paraId="1E71C254" w14:textId="4396670B" w:rsidR="00D8298C" w:rsidRDefault="00BC2757" w:rsidP="00D8298C">
      <w:r>
        <w:t>Projekto įgyvendinimo plano</w:t>
      </w:r>
      <w:r w:rsidR="00D8298C">
        <w:t xml:space="preserve"> veiklų ir jų etapų</w:t>
      </w:r>
      <w:r>
        <w:t xml:space="preserve"> informacija užpildoma</w:t>
      </w:r>
      <w:r w:rsidR="00D8298C">
        <w:t xml:space="preserve"> duomenimis įvykdžius šiuos žingsnius:</w:t>
      </w:r>
    </w:p>
    <w:p w14:paraId="0D38C724" w14:textId="7A868438" w:rsidR="00D8298C" w:rsidRDefault="003D3AE6" w:rsidP="00110161">
      <w:pPr>
        <w:pStyle w:val="Numeracija"/>
        <w:numPr>
          <w:ilvl w:val="0"/>
          <w:numId w:val="24"/>
        </w:numPr>
      </w:pPr>
      <w:r>
        <w:t>Projekto įgyvendinimo plano</w:t>
      </w:r>
      <w:r w:rsidR="00D8298C">
        <w:t xml:space="preserve"> lange pasirenkamas skirtukas „Veiklos“;</w:t>
      </w:r>
    </w:p>
    <w:p w14:paraId="563C7383" w14:textId="77777777" w:rsidR="00D8298C" w:rsidRDefault="22F0467A" w:rsidP="004676E3">
      <w:pPr>
        <w:pStyle w:val="Numeracija"/>
      </w:pPr>
      <w:r>
        <w:lastRenderedPageBreak/>
        <w:t>Atsidariusiame lange paspaudžiamas mygtukas [Registruoti naują];</w:t>
      </w:r>
    </w:p>
    <w:p w14:paraId="682854B6" w14:textId="77777777" w:rsidR="00D8298C" w:rsidRDefault="22F0467A" w:rsidP="004676E3">
      <w:pPr>
        <w:pStyle w:val="Numeracija"/>
      </w:pPr>
      <w:r>
        <w:t>Dialogo lange pasirenkama ar bus kuriama veikla ar veiklos etapas. Norint sukurti veiklos etapą, pirmiausia turi būti įvesta bent viena veikla:</w:t>
      </w:r>
    </w:p>
    <w:p w14:paraId="6E46A813" w14:textId="77777777" w:rsidR="00D8298C" w:rsidRDefault="00D8298C" w:rsidP="00D8298C">
      <w:pPr>
        <w:pStyle w:val="Numeracija"/>
        <w:numPr>
          <w:ilvl w:val="0"/>
          <w:numId w:val="0"/>
        </w:numPr>
        <w:ind w:left="360" w:hanging="360"/>
      </w:pPr>
      <w:r w:rsidRPr="009C7BE0">
        <w:rPr>
          <w:noProof/>
          <w:lang w:eastAsia="lt-LT"/>
        </w:rPr>
        <w:drawing>
          <wp:inline distT="0" distB="0" distL="0" distR="0" wp14:anchorId="75A894B5" wp14:editId="5F5DDC03">
            <wp:extent cx="2543174" cy="868171"/>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74170" cy="878752"/>
                    </a:xfrm>
                    <a:prstGeom prst="rect">
                      <a:avLst/>
                    </a:prstGeom>
                  </pic:spPr>
                </pic:pic>
              </a:graphicData>
            </a:graphic>
          </wp:inline>
        </w:drawing>
      </w:r>
    </w:p>
    <w:p w14:paraId="27AAD891" w14:textId="77777777" w:rsidR="00D8298C" w:rsidRDefault="22F0467A" w:rsidP="004676E3">
      <w:pPr>
        <w:pStyle w:val="Numeracija"/>
      </w:pPr>
      <w:r>
        <w:t>Jei pasirinkta įvesti naują veiklą, naudotojui atidaromas veiklos įvedimo langas:</w:t>
      </w:r>
    </w:p>
    <w:p w14:paraId="6042E94C" w14:textId="51028961" w:rsidR="00D8298C" w:rsidRDefault="00DB5EC9" w:rsidP="00D8298C">
      <w:pPr>
        <w:pStyle w:val="Numeracija"/>
        <w:numPr>
          <w:ilvl w:val="0"/>
          <w:numId w:val="0"/>
        </w:numPr>
        <w:ind w:left="360" w:hanging="360"/>
      </w:pPr>
      <w:r>
        <w:rPr>
          <w:noProof/>
        </w:rPr>
        <w:drawing>
          <wp:inline distT="0" distB="0" distL="0" distR="0" wp14:anchorId="695D38DC" wp14:editId="385B476F">
            <wp:extent cx="2390775" cy="2177097"/>
            <wp:effectExtent l="0" t="0" r="0" b="0"/>
            <wp:docPr id="13727088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708841" name="Picture 1" descr="A screenshot of a computer&#10;&#10;Description automatically generated"/>
                    <pic:cNvPicPr/>
                  </pic:nvPicPr>
                  <pic:blipFill>
                    <a:blip r:embed="rId53"/>
                    <a:stretch>
                      <a:fillRect/>
                    </a:stretch>
                  </pic:blipFill>
                  <pic:spPr>
                    <a:xfrm>
                      <a:off x="0" y="0"/>
                      <a:ext cx="2396418" cy="2182236"/>
                    </a:xfrm>
                    <a:prstGeom prst="rect">
                      <a:avLst/>
                    </a:prstGeom>
                  </pic:spPr>
                </pic:pic>
              </a:graphicData>
            </a:graphic>
          </wp:inline>
        </w:drawing>
      </w:r>
    </w:p>
    <w:p w14:paraId="01FCF26A" w14:textId="77777777" w:rsidR="00D8298C" w:rsidRDefault="22F0467A" w:rsidP="004676E3">
      <w:pPr>
        <w:pStyle w:val="Numeracija"/>
      </w:pPr>
      <w:r>
        <w:t>Jei pasirinkta įvesti naują veiklos etapą, naudotojui atidaromas veiklos etapo įvedimo langas, kuriame naudotojas papildomai turi pasirinkti, kurios veiklos etapas kuriamas:</w:t>
      </w:r>
    </w:p>
    <w:p w14:paraId="5FEC6BE7" w14:textId="77777777" w:rsidR="00D8298C" w:rsidRDefault="00D8298C" w:rsidP="00D8298C">
      <w:pPr>
        <w:pStyle w:val="Numeracija"/>
        <w:numPr>
          <w:ilvl w:val="0"/>
          <w:numId w:val="0"/>
        </w:numPr>
        <w:ind w:left="360" w:hanging="360"/>
      </w:pPr>
      <w:r w:rsidRPr="00DD302E">
        <w:rPr>
          <w:noProof/>
          <w:lang w:eastAsia="lt-LT"/>
        </w:rPr>
        <w:drawing>
          <wp:inline distT="0" distB="0" distL="0" distR="0" wp14:anchorId="7CB64BC8" wp14:editId="78861FCE">
            <wp:extent cx="2904783" cy="29908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20683" cy="3007221"/>
                    </a:xfrm>
                    <a:prstGeom prst="rect">
                      <a:avLst/>
                    </a:prstGeom>
                  </pic:spPr>
                </pic:pic>
              </a:graphicData>
            </a:graphic>
          </wp:inline>
        </w:drawing>
      </w:r>
    </w:p>
    <w:p w14:paraId="0BF45AE2" w14:textId="77777777" w:rsidR="00D8298C" w:rsidRDefault="22F0467A" w:rsidP="004676E3">
      <w:pPr>
        <w:pStyle w:val="Numeracija"/>
      </w:pPr>
      <w:r>
        <w:t>Paspaudžiamas išsaugojimo mygtukas. Naujas veiklos arba etapo įrašas išsaugomas sistemoje bei atvaizduojamas veiklų grafike, esančiame po veiklų lentele.</w:t>
      </w:r>
    </w:p>
    <w:p w14:paraId="384F520A" w14:textId="6996D563" w:rsidR="00D8298C" w:rsidRDefault="00D8298C" w:rsidP="00D8298C">
      <w:pPr>
        <w:pStyle w:val="Numeracija"/>
        <w:numPr>
          <w:ilvl w:val="0"/>
          <w:numId w:val="0"/>
        </w:numPr>
        <w:ind w:left="360" w:hanging="360"/>
      </w:pPr>
    </w:p>
    <w:p w14:paraId="0E180688" w14:textId="5859A8CC" w:rsidR="003C2637" w:rsidRPr="00CE7890" w:rsidRDefault="003C2637" w:rsidP="00D8298C">
      <w:pPr>
        <w:pStyle w:val="Numeracija"/>
        <w:numPr>
          <w:ilvl w:val="0"/>
          <w:numId w:val="0"/>
        </w:numPr>
        <w:ind w:left="360" w:hanging="360"/>
      </w:pPr>
      <w:r>
        <w:rPr>
          <w:noProof/>
        </w:rPr>
        <w:lastRenderedPageBreak/>
        <w:drawing>
          <wp:inline distT="0" distB="0" distL="0" distR="0" wp14:anchorId="02AD7A2C" wp14:editId="1EA2E0CD">
            <wp:extent cx="6300470" cy="3447415"/>
            <wp:effectExtent l="0" t="0" r="5080" b="635"/>
            <wp:docPr id="174" name="Picture 17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Graphical user interface, application&#10;&#10;Description automatically generated"/>
                    <pic:cNvPicPr/>
                  </pic:nvPicPr>
                  <pic:blipFill>
                    <a:blip r:embed="rId55"/>
                    <a:stretch>
                      <a:fillRect/>
                    </a:stretch>
                  </pic:blipFill>
                  <pic:spPr>
                    <a:xfrm>
                      <a:off x="0" y="0"/>
                      <a:ext cx="6300470" cy="3447415"/>
                    </a:xfrm>
                    <a:prstGeom prst="rect">
                      <a:avLst/>
                    </a:prstGeom>
                  </pic:spPr>
                </pic:pic>
              </a:graphicData>
            </a:graphic>
          </wp:inline>
        </w:drawing>
      </w:r>
    </w:p>
    <w:p w14:paraId="560B1D7A" w14:textId="12325BBC" w:rsidR="00D8298C" w:rsidRDefault="0039209A" w:rsidP="00D8298C">
      <w:pPr>
        <w:pStyle w:val="Heading3"/>
      </w:pPr>
      <w:bookmarkStart w:id="31" w:name="_Toc172618883"/>
      <w:r>
        <w:t xml:space="preserve">Projekto įgyvendinimo plano </w:t>
      </w:r>
      <w:r w:rsidR="00D8298C">
        <w:t>rodiklių įvedimas</w:t>
      </w:r>
      <w:bookmarkEnd w:id="31"/>
    </w:p>
    <w:p w14:paraId="329D9B99" w14:textId="77777777" w:rsidR="00B71EC3" w:rsidRDefault="00B71EC3" w:rsidP="00B71EC3">
      <w:r>
        <w:t>Projekto įgyvendinimo plano informacija papildoma rodiklių duomenimis įvykdžius šiuos žingsnius:</w:t>
      </w:r>
    </w:p>
    <w:p w14:paraId="63671525" w14:textId="77777777" w:rsidR="00B71EC3" w:rsidRDefault="00B71EC3" w:rsidP="00110161">
      <w:pPr>
        <w:pStyle w:val="Numeracija"/>
        <w:numPr>
          <w:ilvl w:val="0"/>
          <w:numId w:val="52"/>
        </w:numPr>
      </w:pPr>
      <w:r w:rsidRPr="0070417B">
        <w:t>Projekto įgyvendinimo plano</w:t>
      </w:r>
      <w:r>
        <w:t xml:space="preserve"> lange pasirenkamas skirtukas „Rodikliai“; </w:t>
      </w:r>
    </w:p>
    <w:p w14:paraId="04A3211C" w14:textId="77777777" w:rsidR="00B71EC3" w:rsidRDefault="46CD2FED" w:rsidP="00B71EC3">
      <w:pPr>
        <w:pStyle w:val="Numeracija"/>
      </w:pPr>
      <w:r>
        <w:t>Atsidariusiame lange paspaudžiamas mygtukas [Registruoti naują];</w:t>
      </w:r>
    </w:p>
    <w:p w14:paraId="0139DB89" w14:textId="77777777" w:rsidR="00B71EC3" w:rsidRDefault="46CD2FED" w:rsidP="00B71EC3">
      <w:pPr>
        <w:pStyle w:val="Numeracija"/>
      </w:pPr>
      <w:r>
        <w:t>Dialogo lange pasirenkama ar bus kuriamas programos, ar projekto veiklos įgyvendinimo rodiklis;</w:t>
      </w:r>
    </w:p>
    <w:p w14:paraId="23A7B844" w14:textId="14E34FA5" w:rsidR="00B71EC3" w:rsidRDefault="46CD2FED" w:rsidP="00B71EC3">
      <w:pPr>
        <w:pStyle w:val="Numeracija"/>
      </w:pPr>
      <w:r>
        <w:t>Jei pasirinkta kuri programos rodiklį, atidaromas rodiklio duomenų įvedimo langas, kuriame rodiklis gali būti pasirinktas tik iš tų programos rodiklių, kurie yra priskirti su projekto įgyvendinimo planu susietam veiksmų plano projektui:</w:t>
      </w:r>
      <w:r w:rsidR="14DA228E">
        <w:t xml:space="preserve"> </w:t>
      </w:r>
    </w:p>
    <w:p w14:paraId="7454C398" w14:textId="77777777" w:rsidR="00B71EC3" w:rsidRDefault="00B71EC3" w:rsidP="00B71EC3">
      <w:pPr>
        <w:pStyle w:val="Numeracija"/>
        <w:numPr>
          <w:ilvl w:val="0"/>
          <w:numId w:val="0"/>
        </w:numPr>
        <w:ind w:left="360" w:hanging="360"/>
      </w:pPr>
      <w:r w:rsidRPr="00DB2D60">
        <w:rPr>
          <w:noProof/>
          <w:lang w:eastAsia="lt-LT"/>
        </w:rPr>
        <w:drawing>
          <wp:inline distT="0" distB="0" distL="0" distR="0" wp14:anchorId="2E90726E" wp14:editId="432AEDBF">
            <wp:extent cx="3063923" cy="2638377"/>
            <wp:effectExtent l="0" t="0" r="3175" b="0"/>
            <wp:docPr id="67" name="Picture 6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Graphical user interface, text, application, email&#10;&#10;Description automatically generated"/>
                    <pic:cNvPicPr/>
                  </pic:nvPicPr>
                  <pic:blipFill>
                    <a:blip r:embed="rId56"/>
                    <a:stretch>
                      <a:fillRect/>
                    </a:stretch>
                  </pic:blipFill>
                  <pic:spPr>
                    <a:xfrm>
                      <a:off x="0" y="0"/>
                      <a:ext cx="3088376" cy="2659434"/>
                    </a:xfrm>
                    <a:prstGeom prst="rect">
                      <a:avLst/>
                    </a:prstGeom>
                  </pic:spPr>
                </pic:pic>
              </a:graphicData>
            </a:graphic>
          </wp:inline>
        </w:drawing>
      </w:r>
    </w:p>
    <w:p w14:paraId="50035BB3" w14:textId="49610323" w:rsidR="00D8298C" w:rsidRPr="004D1461" w:rsidRDefault="46CD2FED" w:rsidP="005A1689">
      <w:pPr>
        <w:pStyle w:val="Numeracija"/>
      </w:pPr>
      <w:r>
        <w:t>Užpildžius duomenis paspaudžiamas mygtukas [Išsaugoti] ir naujas rodiklio įrašas priskiriamas projekto įgyvendinimo planui.</w:t>
      </w:r>
      <w:r w:rsidR="36510AF5">
        <w:t xml:space="preserve"> </w:t>
      </w:r>
    </w:p>
    <w:p w14:paraId="2BE1AFB9" w14:textId="5357CFB0" w:rsidR="00D8298C" w:rsidRDefault="00565A6A" w:rsidP="00D8298C">
      <w:pPr>
        <w:pStyle w:val="Heading3"/>
      </w:pPr>
      <w:bookmarkStart w:id="32" w:name="_Toc172618884"/>
      <w:r>
        <w:t xml:space="preserve">Projekto įgyvendinimo plano </w:t>
      </w:r>
      <w:r w:rsidR="00D8298C">
        <w:t>finansavimo duomenų įvedimas</w:t>
      </w:r>
      <w:bookmarkEnd w:id="32"/>
    </w:p>
    <w:p w14:paraId="73A7C0A8" w14:textId="77777777" w:rsidR="00FA448F" w:rsidRDefault="00FA448F" w:rsidP="00FA448F">
      <w:r>
        <w:t>Projekto įgyvendinimo plano informacija papildoma finansavimo duomenimis įvykdžius šiuos žingsnius:</w:t>
      </w:r>
    </w:p>
    <w:p w14:paraId="0596EBBD" w14:textId="77777777" w:rsidR="00FA448F" w:rsidRDefault="00FA448F" w:rsidP="00110161">
      <w:pPr>
        <w:pStyle w:val="Numeracija"/>
        <w:numPr>
          <w:ilvl w:val="0"/>
          <w:numId w:val="53"/>
        </w:numPr>
      </w:pPr>
      <w:r>
        <w:t>Projekto įgyvendinimo plano lange pasirenkamas skirtukas „Finansavimas“;</w:t>
      </w:r>
    </w:p>
    <w:p w14:paraId="09DE6B22" w14:textId="77777777" w:rsidR="00FA448F" w:rsidRDefault="10862FBE" w:rsidP="00FA448F">
      <w:pPr>
        <w:pStyle w:val="Numeracija"/>
      </w:pPr>
      <w:r>
        <w:t>Atsidariusiame lange paspaudžiamas mygtukas [Registruoti naują];</w:t>
      </w:r>
    </w:p>
    <w:p w14:paraId="34C0B70B" w14:textId="77777777" w:rsidR="00FA448F" w:rsidRDefault="10862FBE" w:rsidP="00FA448F">
      <w:pPr>
        <w:pStyle w:val="Numeracija"/>
      </w:pPr>
      <w:r>
        <w:lastRenderedPageBreak/>
        <w:t>Finansavimo eilutės įvedimo lange pasirinkus išlaidų kategoriją, sistema automatiškai priskiria išlaidų eilutės eilės numerį ir išlaidų supaprastinimų lauką užpildo reikšme „Netaikoma“.</w:t>
      </w:r>
    </w:p>
    <w:p w14:paraId="603AE39B" w14:textId="77777777" w:rsidR="00FA448F" w:rsidRDefault="00FA448F" w:rsidP="00FA448F">
      <w:pPr>
        <w:pStyle w:val="Captionfigura"/>
      </w:pPr>
      <w:r>
        <w:rPr>
          <w:noProof/>
        </w:rPr>
        <w:drawing>
          <wp:inline distT="0" distB="0" distL="0" distR="0" wp14:anchorId="134432ED" wp14:editId="3A626505">
            <wp:extent cx="3556567" cy="8012723"/>
            <wp:effectExtent l="0" t="0" r="6350" b="762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58766" cy="8017678"/>
                    </a:xfrm>
                    <a:prstGeom prst="rect">
                      <a:avLst/>
                    </a:prstGeom>
                    <a:noFill/>
                    <a:ln>
                      <a:noFill/>
                    </a:ln>
                  </pic:spPr>
                </pic:pic>
              </a:graphicData>
            </a:graphic>
          </wp:inline>
        </w:drawing>
      </w:r>
    </w:p>
    <w:p w14:paraId="4E3A9D81" w14:textId="77777777" w:rsidR="00FA448F" w:rsidRDefault="10862FBE" w:rsidP="00FA448F">
      <w:pPr>
        <w:pStyle w:val="Numeracija"/>
      </w:pPr>
      <w:r>
        <w:t>Naudotojas užpildo likusius duomenis ir paspaudžia mygtuką [Išsaugoti].</w:t>
      </w:r>
    </w:p>
    <w:p w14:paraId="39B942CB" w14:textId="77777777" w:rsidR="00FA448F" w:rsidRDefault="10862FBE" w:rsidP="00FA448F">
      <w:pPr>
        <w:pStyle w:val="Numeracija"/>
      </w:pPr>
      <w:r>
        <w:t>Finansavimo eilutė priskiriama prie redaguojamo projekto įgyvendinimo plano.</w:t>
      </w:r>
    </w:p>
    <w:p w14:paraId="4F3921AA" w14:textId="77777777" w:rsidR="00D8298C" w:rsidRPr="00F77E82" w:rsidRDefault="00D8298C" w:rsidP="00D8298C"/>
    <w:p w14:paraId="5DCD4C53" w14:textId="466B4926" w:rsidR="00D8298C" w:rsidRDefault="00FC707F" w:rsidP="00D8298C">
      <w:pPr>
        <w:pStyle w:val="Heading3"/>
      </w:pPr>
      <w:bookmarkStart w:id="33" w:name="_Toc172618885"/>
      <w:r>
        <w:lastRenderedPageBreak/>
        <w:t xml:space="preserve">Projekto įgyvendinimo plano informacija </w:t>
      </w:r>
      <w:r w:rsidR="00D8298C">
        <w:t>dvigubo finansavimo įvedimas</w:t>
      </w:r>
      <w:bookmarkEnd w:id="33"/>
    </w:p>
    <w:p w14:paraId="27F5F6A1" w14:textId="4CE41A80" w:rsidR="00D8298C" w:rsidRDefault="00FC707F" w:rsidP="00D8298C">
      <w:r>
        <w:t>Projekto įgyvendinimo plano informacija</w:t>
      </w:r>
      <w:r w:rsidR="00D8298C">
        <w:t xml:space="preserve"> papildoma dvigubo finansavimo duomenimis įvykdžius šiuos žingsnius:</w:t>
      </w:r>
    </w:p>
    <w:p w14:paraId="2203363D" w14:textId="77777777" w:rsidR="00D8298C" w:rsidRDefault="00D8298C" w:rsidP="00110161">
      <w:pPr>
        <w:pStyle w:val="Numeracija"/>
        <w:numPr>
          <w:ilvl w:val="0"/>
          <w:numId w:val="25"/>
        </w:numPr>
      </w:pPr>
      <w:r>
        <w:t>Paraiškos lange pasirenkamas skirtukas „Dvigubas finansavimas“;</w:t>
      </w:r>
    </w:p>
    <w:p w14:paraId="70447B07" w14:textId="77777777" w:rsidR="00D8298C" w:rsidRDefault="22F0467A" w:rsidP="004676E3">
      <w:pPr>
        <w:pStyle w:val="Numeracija"/>
      </w:pPr>
      <w:r>
        <w:t>Atsidariusiame lange paspaudžiamas mygtukas [Registruoti naują];</w:t>
      </w:r>
    </w:p>
    <w:p w14:paraId="0E30B694" w14:textId="77777777" w:rsidR="00D8298C" w:rsidRDefault="00D8298C" w:rsidP="00D8298C">
      <w:pPr>
        <w:pStyle w:val="Numeracija"/>
        <w:numPr>
          <w:ilvl w:val="0"/>
          <w:numId w:val="0"/>
        </w:numPr>
        <w:ind w:left="360" w:hanging="360"/>
      </w:pPr>
      <w:r w:rsidRPr="00AE6635">
        <w:rPr>
          <w:noProof/>
          <w:lang w:eastAsia="lt-LT"/>
        </w:rPr>
        <w:drawing>
          <wp:inline distT="0" distB="0" distL="0" distR="0" wp14:anchorId="72179559" wp14:editId="0DC97AAF">
            <wp:extent cx="2715150" cy="3289411"/>
            <wp:effectExtent l="0" t="0" r="9525"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28596" cy="3305700"/>
                    </a:xfrm>
                    <a:prstGeom prst="rect">
                      <a:avLst/>
                    </a:prstGeom>
                  </pic:spPr>
                </pic:pic>
              </a:graphicData>
            </a:graphic>
          </wp:inline>
        </w:drawing>
      </w:r>
    </w:p>
    <w:p w14:paraId="7DD90921" w14:textId="77777777" w:rsidR="00D8298C" w:rsidRDefault="22F0467A" w:rsidP="004676E3">
      <w:pPr>
        <w:pStyle w:val="Numeracija"/>
      </w:pPr>
      <w:r>
        <w:t>Atsidariusiame lange užpildoma informacija ir paspaudžiamas mygtukas [Išsaugoti];</w:t>
      </w:r>
    </w:p>
    <w:p w14:paraId="0A402E21" w14:textId="5260790F" w:rsidR="00D8298C" w:rsidRDefault="22F0467A" w:rsidP="004676E3">
      <w:pPr>
        <w:pStyle w:val="Numeracija"/>
      </w:pPr>
      <w:r>
        <w:t>Dvigubo finansavimo eilutė priskiriama prie redaguojamo</w:t>
      </w:r>
      <w:r w:rsidR="472FA9B2">
        <w:t xml:space="preserve"> projekto įgyvendinimo plano</w:t>
      </w:r>
      <w:r>
        <w:t>.</w:t>
      </w:r>
    </w:p>
    <w:p w14:paraId="5B365445" w14:textId="77777777" w:rsidR="00D8298C" w:rsidRPr="00DB2CB9" w:rsidRDefault="00D8298C" w:rsidP="00D8298C"/>
    <w:p w14:paraId="1152C932" w14:textId="77777777" w:rsidR="00DA5CB6" w:rsidRDefault="00DA5CB6" w:rsidP="00DA5CB6">
      <w:pPr>
        <w:pStyle w:val="Heading3"/>
      </w:pPr>
      <w:bookmarkStart w:id="34" w:name="_Toc130544640"/>
      <w:bookmarkStart w:id="35" w:name="_Toc172618886"/>
      <w:r>
        <w:t>Projekto įgyvendinimo plano m</w:t>
      </w:r>
      <w:r w:rsidRPr="008F7D3B">
        <w:t>atomumo ir informavimo</w:t>
      </w:r>
      <w:r>
        <w:t xml:space="preserve"> įvedimas</w:t>
      </w:r>
      <w:bookmarkEnd w:id="34"/>
      <w:bookmarkEnd w:id="35"/>
    </w:p>
    <w:p w14:paraId="39B54194" w14:textId="77777777" w:rsidR="007C27D5" w:rsidRDefault="007C27D5" w:rsidP="007C27D5">
      <w:r>
        <w:t>Projekto įgyvendinimo plano informacija papildoma matomumo ir informavimo duomenimis įvykdžius šiuos žingsnius:</w:t>
      </w:r>
    </w:p>
    <w:p w14:paraId="79A1A786" w14:textId="77777777" w:rsidR="007C27D5" w:rsidRDefault="007C27D5" w:rsidP="00110161">
      <w:pPr>
        <w:pStyle w:val="Numeracija"/>
        <w:numPr>
          <w:ilvl w:val="0"/>
          <w:numId w:val="54"/>
        </w:numPr>
      </w:pPr>
      <w:r w:rsidRPr="0055682C">
        <w:t>Projekto įgyvendinimo plano</w:t>
      </w:r>
      <w:r>
        <w:t xml:space="preserve"> lange pasirenkamas skirtukas „Matomumas ir informavimas“;</w:t>
      </w:r>
    </w:p>
    <w:p w14:paraId="49A4C667" w14:textId="77777777" w:rsidR="007C27D5" w:rsidRDefault="4BB9747A" w:rsidP="007C27D5">
      <w:pPr>
        <w:pStyle w:val="Numeracija"/>
      </w:pPr>
      <w:r>
        <w:t>Atsidariusiame informacijos peržiūros lange paspaudžiamas mygtukas [Redaguoti];</w:t>
      </w:r>
    </w:p>
    <w:p w14:paraId="515C27AC" w14:textId="77777777" w:rsidR="007C27D5" w:rsidRDefault="007C27D5" w:rsidP="007C27D5">
      <w:pPr>
        <w:pStyle w:val="Captionfigura"/>
      </w:pPr>
      <w:r>
        <w:rPr>
          <w:noProof/>
        </w:rPr>
        <w:lastRenderedPageBreak/>
        <w:drawing>
          <wp:inline distT="0" distB="0" distL="0" distR="0" wp14:anchorId="6D8AB5B6" wp14:editId="41A7DFA2">
            <wp:extent cx="4447960" cy="9291234"/>
            <wp:effectExtent l="0" t="0" r="0" b="5715"/>
            <wp:docPr id="21" name="Picture 2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with low confidenc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74989" cy="9347693"/>
                    </a:xfrm>
                    <a:prstGeom prst="rect">
                      <a:avLst/>
                    </a:prstGeom>
                    <a:noFill/>
                    <a:ln>
                      <a:noFill/>
                    </a:ln>
                  </pic:spPr>
                </pic:pic>
              </a:graphicData>
            </a:graphic>
          </wp:inline>
        </w:drawing>
      </w:r>
    </w:p>
    <w:p w14:paraId="576ACB8C" w14:textId="77777777" w:rsidR="007C27D5" w:rsidRDefault="4BB9747A" w:rsidP="007C27D5">
      <w:pPr>
        <w:pStyle w:val="Numeracija"/>
      </w:pPr>
      <w:r>
        <w:lastRenderedPageBreak/>
        <w:t>Varnele pažymimos naudojamos matomumo ir informavimo priemonės, užpildomas šių priemonių aprašymas ir paspaudžiamas mygtukas [Išsaugoti];</w:t>
      </w:r>
    </w:p>
    <w:p w14:paraId="370FA070" w14:textId="77777777" w:rsidR="007C27D5" w:rsidRDefault="4BB9747A" w:rsidP="007C27D5">
      <w:pPr>
        <w:pStyle w:val="Numeracija"/>
      </w:pPr>
      <w:r>
        <w:t>Projekto įgyvendinimo plane atnaujinta matomumo ir informavimo informacija.</w:t>
      </w:r>
    </w:p>
    <w:p w14:paraId="3AF2659E" w14:textId="77777777" w:rsidR="00D8298C" w:rsidRPr="00B35B3F" w:rsidRDefault="00D8298C" w:rsidP="00D8298C"/>
    <w:p w14:paraId="003141E8" w14:textId="0C6CE2DF" w:rsidR="00D8298C" w:rsidRDefault="00AC4F06" w:rsidP="00D8298C">
      <w:pPr>
        <w:pStyle w:val="Heading3"/>
      </w:pPr>
      <w:bookmarkStart w:id="36" w:name="_Toc172618887"/>
      <w:r>
        <w:t>Projekto įgyvendinimo plano</w:t>
      </w:r>
      <w:r w:rsidR="00D8298C">
        <w:t xml:space="preserve"> pirkimo plano pildymas</w:t>
      </w:r>
      <w:bookmarkEnd w:id="36"/>
    </w:p>
    <w:p w14:paraId="0887D034" w14:textId="77777777" w:rsidR="006C5A23" w:rsidRDefault="006C5A23" w:rsidP="006C5A23">
      <w:r>
        <w:t>Projekto įgyvendinimo plano informacija papildoma pirkimo plano duomenimis įvykdžius šiuos žingsnius:</w:t>
      </w:r>
    </w:p>
    <w:p w14:paraId="5D4B13B0" w14:textId="77777777" w:rsidR="006C5A23" w:rsidRDefault="006C5A23" w:rsidP="00110161">
      <w:pPr>
        <w:pStyle w:val="Numeracija"/>
        <w:numPr>
          <w:ilvl w:val="0"/>
          <w:numId w:val="55"/>
        </w:numPr>
      </w:pPr>
      <w:r>
        <w:t>Projekto įgyvendinimo plano lange pasirenkamas skirtukas „Pirkimo planas“;</w:t>
      </w:r>
    </w:p>
    <w:p w14:paraId="243F2BA2" w14:textId="77777777" w:rsidR="006C5A23" w:rsidRDefault="000CF012" w:rsidP="006C5A23">
      <w:pPr>
        <w:pStyle w:val="Numeracija"/>
      </w:pPr>
      <w:r>
        <w:t>Sąrašo viršuje pasirenkamas projekto tipas ir jei reikia pažymimas žymimasis langelis „Projektui įgyvendinti pareiškėjas yra pradėjęs ar įvykdęs pirkimų procedūras iki projekto įgyvendinimo plano pateikimo“;</w:t>
      </w:r>
    </w:p>
    <w:p w14:paraId="2679B534" w14:textId="77777777" w:rsidR="006C5A23" w:rsidRDefault="006C5A23" w:rsidP="006C5A23">
      <w:pPr>
        <w:pStyle w:val="Numeracija"/>
        <w:numPr>
          <w:ilvl w:val="0"/>
          <w:numId w:val="0"/>
        </w:numPr>
        <w:ind w:left="360" w:hanging="360"/>
      </w:pPr>
      <w:r>
        <w:rPr>
          <w:noProof/>
        </w:rPr>
        <w:drawing>
          <wp:inline distT="0" distB="0" distL="0" distR="0" wp14:anchorId="317765AC" wp14:editId="4C843D8B">
            <wp:extent cx="6300470" cy="1375410"/>
            <wp:effectExtent l="0" t="0" r="5080" b="0"/>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00470" cy="1375410"/>
                    </a:xfrm>
                    <a:prstGeom prst="rect">
                      <a:avLst/>
                    </a:prstGeom>
                    <a:noFill/>
                    <a:ln>
                      <a:noFill/>
                    </a:ln>
                  </pic:spPr>
                </pic:pic>
              </a:graphicData>
            </a:graphic>
          </wp:inline>
        </w:drawing>
      </w:r>
    </w:p>
    <w:p w14:paraId="26294D15" w14:textId="77777777" w:rsidR="006C5A23" w:rsidRDefault="000CF012" w:rsidP="006C5A23">
      <w:pPr>
        <w:pStyle w:val="Numeracija"/>
      </w:pPr>
      <w:r>
        <w:t>Norint pridėti naujo pirkimo įrašą, paspaudžiamas mygtukas [Registruoti naują];</w:t>
      </w:r>
    </w:p>
    <w:p w14:paraId="197ED328" w14:textId="77777777" w:rsidR="006C5A23" w:rsidRDefault="000CF012" w:rsidP="006C5A23">
      <w:pPr>
        <w:pStyle w:val="Numeracija"/>
      </w:pPr>
      <w:r>
        <w:t xml:space="preserve">Užpildomi pirkimo duomenys </w:t>
      </w:r>
      <w:r w:rsidRPr="570340CF">
        <w:rPr>
          <w:i/>
          <w:iCs/>
        </w:rPr>
        <w:t>Pastaba: sumų be PVM laukai yra apskaičiuojami sistemos, tačiau siūlomos reikšmės gali būti redaguojamos</w:t>
      </w:r>
      <w:r>
        <w:t>;</w:t>
      </w:r>
    </w:p>
    <w:p w14:paraId="3D5C4756" w14:textId="77777777" w:rsidR="00D8298C" w:rsidRDefault="00D8298C" w:rsidP="00D8298C">
      <w:pPr>
        <w:pStyle w:val="Numeracija"/>
        <w:numPr>
          <w:ilvl w:val="0"/>
          <w:numId w:val="0"/>
        </w:numPr>
        <w:ind w:left="360" w:hanging="360"/>
      </w:pPr>
      <w:r w:rsidRPr="00CB5997">
        <w:rPr>
          <w:noProof/>
          <w:lang w:eastAsia="lt-LT"/>
        </w:rPr>
        <w:drawing>
          <wp:inline distT="0" distB="0" distL="0" distR="0" wp14:anchorId="042E0C6E" wp14:editId="759F8DC2">
            <wp:extent cx="3961960" cy="4489450"/>
            <wp:effectExtent l="0" t="0" r="635"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973636" cy="4502680"/>
                    </a:xfrm>
                    <a:prstGeom prst="rect">
                      <a:avLst/>
                    </a:prstGeom>
                  </pic:spPr>
                </pic:pic>
              </a:graphicData>
            </a:graphic>
          </wp:inline>
        </w:drawing>
      </w:r>
    </w:p>
    <w:p w14:paraId="182994BF" w14:textId="77777777" w:rsidR="00D8298C" w:rsidRDefault="00D8298C" w:rsidP="00D8298C">
      <w:pPr>
        <w:pStyle w:val="Numeracija"/>
        <w:numPr>
          <w:ilvl w:val="0"/>
          <w:numId w:val="0"/>
        </w:numPr>
        <w:ind w:left="360" w:hanging="360"/>
      </w:pPr>
      <w:r w:rsidRPr="001B1FD8">
        <w:rPr>
          <w:noProof/>
          <w:lang w:eastAsia="lt-LT"/>
        </w:rPr>
        <w:lastRenderedPageBreak/>
        <w:drawing>
          <wp:inline distT="0" distB="0" distL="0" distR="0" wp14:anchorId="050E355B" wp14:editId="0D218A80">
            <wp:extent cx="3969580" cy="3777143"/>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77721" cy="3784890"/>
                    </a:xfrm>
                    <a:prstGeom prst="rect">
                      <a:avLst/>
                    </a:prstGeom>
                  </pic:spPr>
                </pic:pic>
              </a:graphicData>
            </a:graphic>
          </wp:inline>
        </w:drawing>
      </w:r>
    </w:p>
    <w:p w14:paraId="6BFCF3B5" w14:textId="77777777" w:rsidR="004162B0" w:rsidRDefault="3174FFD5" w:rsidP="004162B0">
      <w:pPr>
        <w:pStyle w:val="Numeracija"/>
      </w:pPr>
      <w:r>
        <w:t>Paspaudžiamas mygtukas [Išsaugoti] ir pirkimo eilutė priskiriama redaguojamam projekto įgyvendinimo planui.</w:t>
      </w:r>
    </w:p>
    <w:p w14:paraId="621E4EE7" w14:textId="77777777" w:rsidR="004162B0" w:rsidRDefault="3174FFD5" w:rsidP="004162B0">
      <w:pPr>
        <w:pStyle w:val="Numeracija"/>
      </w:pPr>
      <w:r>
        <w:t>Norint įvesti pirkimo dalį, prie pirkimo eilutės spaudžiamas mygtukas [Registruoti pirkimų dalį]</w:t>
      </w:r>
    </w:p>
    <w:p w14:paraId="3FC5E057" w14:textId="77777777" w:rsidR="004162B0" w:rsidRDefault="004162B0" w:rsidP="004162B0">
      <w:pPr>
        <w:pStyle w:val="Numeracija"/>
        <w:numPr>
          <w:ilvl w:val="0"/>
          <w:numId w:val="0"/>
        </w:numPr>
        <w:ind w:left="360"/>
      </w:pPr>
      <w:r w:rsidRPr="004C6333">
        <w:rPr>
          <w:noProof/>
        </w:rPr>
        <w:drawing>
          <wp:inline distT="0" distB="0" distL="0" distR="0" wp14:anchorId="12FFE915" wp14:editId="7E9D82AC">
            <wp:extent cx="1584798" cy="4381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589941" cy="439572"/>
                    </a:xfrm>
                    <a:prstGeom prst="rect">
                      <a:avLst/>
                    </a:prstGeom>
                  </pic:spPr>
                </pic:pic>
              </a:graphicData>
            </a:graphic>
          </wp:inline>
        </w:drawing>
      </w:r>
    </w:p>
    <w:p w14:paraId="253C3D14" w14:textId="77777777" w:rsidR="004162B0" w:rsidRDefault="3174FFD5" w:rsidP="004162B0">
      <w:pPr>
        <w:pStyle w:val="Numeracija"/>
      </w:pPr>
      <w:r>
        <w:t>Atsidariusiame lange įvedama informacija ir paspaudžiamas mygtukas [Išsaugoti].</w:t>
      </w:r>
    </w:p>
    <w:p w14:paraId="79F19E6D" w14:textId="34DC966B" w:rsidR="004162B0" w:rsidRDefault="00FD6DE5" w:rsidP="00FD6DE5">
      <w:pPr>
        <w:pStyle w:val="Numeracija"/>
        <w:numPr>
          <w:ilvl w:val="0"/>
          <w:numId w:val="0"/>
        </w:numPr>
        <w:ind w:left="360"/>
      </w:pPr>
      <w:r w:rsidRPr="00E17F11">
        <w:rPr>
          <w:noProof/>
        </w:rPr>
        <w:lastRenderedPageBreak/>
        <w:drawing>
          <wp:inline distT="0" distB="0" distL="0" distR="0" wp14:anchorId="0D83576C" wp14:editId="1E15C8F4">
            <wp:extent cx="4359349" cy="6314806"/>
            <wp:effectExtent l="0" t="0" r="3175" b="0"/>
            <wp:docPr id="176" name="Picture 17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Graphical user interface, text, application&#10;&#10;Description automatically generated"/>
                    <pic:cNvPicPr/>
                  </pic:nvPicPr>
                  <pic:blipFill>
                    <a:blip r:embed="rId64"/>
                    <a:stretch>
                      <a:fillRect/>
                    </a:stretch>
                  </pic:blipFill>
                  <pic:spPr>
                    <a:xfrm>
                      <a:off x="0" y="0"/>
                      <a:ext cx="4360445" cy="6316394"/>
                    </a:xfrm>
                    <a:prstGeom prst="rect">
                      <a:avLst/>
                    </a:prstGeom>
                  </pic:spPr>
                </pic:pic>
              </a:graphicData>
            </a:graphic>
          </wp:inline>
        </w:drawing>
      </w:r>
    </w:p>
    <w:p w14:paraId="7E65B9E9" w14:textId="63AEC8EE" w:rsidR="00D8298C" w:rsidRDefault="006F6C0F" w:rsidP="00D8298C">
      <w:pPr>
        <w:pStyle w:val="Heading3"/>
      </w:pPr>
      <w:bookmarkStart w:id="37" w:name="_Toc172618888"/>
      <w:r>
        <w:t xml:space="preserve">Projekto įgyvendinimo plano </w:t>
      </w:r>
      <w:r w:rsidR="00D8298C">
        <w:t>dokumento įkėlimas</w:t>
      </w:r>
      <w:bookmarkEnd w:id="37"/>
    </w:p>
    <w:p w14:paraId="57526677" w14:textId="77777777" w:rsidR="001F74A3" w:rsidRDefault="001F74A3" w:rsidP="001F74A3">
      <w:r>
        <w:t>Prie projekto įgyvendinimo plano naudotojas gali prisegti norimus dokumentus vykdydamas šiuos žingsnius:</w:t>
      </w:r>
    </w:p>
    <w:p w14:paraId="0F31C730" w14:textId="77777777" w:rsidR="001F74A3" w:rsidRDefault="001F74A3" w:rsidP="00110161">
      <w:pPr>
        <w:pStyle w:val="Numeracija"/>
        <w:numPr>
          <w:ilvl w:val="0"/>
          <w:numId w:val="56"/>
        </w:numPr>
      </w:pPr>
      <w:r>
        <w:t>Projekto įgyvendinimo plano lange pasirenkamas skirtukas „Dokumentai“;</w:t>
      </w:r>
    </w:p>
    <w:p w14:paraId="03B33BC2" w14:textId="77777777" w:rsidR="001F74A3" w:rsidRDefault="6DA62149" w:rsidP="001F74A3">
      <w:pPr>
        <w:pStyle w:val="Numeracija"/>
      </w:pPr>
      <w:r>
        <w:t>Atsidariusiame lange paspaudžiamas mygtukas [Registruoti naują];</w:t>
      </w:r>
    </w:p>
    <w:p w14:paraId="0E082140" w14:textId="77777777" w:rsidR="001F74A3" w:rsidRDefault="6DA62149" w:rsidP="001F74A3">
      <w:pPr>
        <w:pStyle w:val="Numeracija"/>
      </w:pPr>
      <w:r>
        <w:t>Užpildomi dokumento metaduomenys ir pasirenkamas įkeliamas dokumentas. Pildant dokumento duomenis turi būti pasirinkta paraiškos versija, kuriai priskiriamas įkeliamas dokumentas;</w:t>
      </w:r>
    </w:p>
    <w:p w14:paraId="68F04853" w14:textId="77777777" w:rsidR="001F74A3" w:rsidRDefault="001F74A3" w:rsidP="001F74A3">
      <w:pPr>
        <w:pStyle w:val="Numeracija"/>
        <w:numPr>
          <w:ilvl w:val="0"/>
          <w:numId w:val="0"/>
        </w:numPr>
        <w:ind w:left="360" w:hanging="360"/>
      </w:pPr>
      <w:r w:rsidRPr="008E1952">
        <w:rPr>
          <w:noProof/>
          <w:lang w:eastAsia="lt-LT"/>
        </w:rPr>
        <w:lastRenderedPageBreak/>
        <w:drawing>
          <wp:inline distT="0" distB="0" distL="0" distR="0" wp14:anchorId="0B9873DC" wp14:editId="3A6EB34F">
            <wp:extent cx="3222198" cy="3262393"/>
            <wp:effectExtent l="0" t="0" r="0" b="0"/>
            <wp:docPr id="75" name="Picture 7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application&#10;&#10;Description automatically generated"/>
                    <pic:cNvPicPr/>
                  </pic:nvPicPr>
                  <pic:blipFill>
                    <a:blip r:embed="rId65"/>
                    <a:stretch>
                      <a:fillRect/>
                    </a:stretch>
                  </pic:blipFill>
                  <pic:spPr>
                    <a:xfrm>
                      <a:off x="0" y="0"/>
                      <a:ext cx="3249160" cy="3289691"/>
                    </a:xfrm>
                    <a:prstGeom prst="rect">
                      <a:avLst/>
                    </a:prstGeom>
                  </pic:spPr>
                </pic:pic>
              </a:graphicData>
            </a:graphic>
          </wp:inline>
        </w:drawing>
      </w:r>
    </w:p>
    <w:p w14:paraId="65137B35" w14:textId="77777777" w:rsidR="001F74A3" w:rsidRDefault="6DA62149" w:rsidP="001F74A3">
      <w:pPr>
        <w:pStyle w:val="Numeracija"/>
      </w:pPr>
      <w:r>
        <w:t>Paspaudžiamas mygtukas [Išsaugoti];</w:t>
      </w:r>
    </w:p>
    <w:p w14:paraId="376A7F0A" w14:textId="78CD0CA9" w:rsidR="001F74A3" w:rsidRDefault="6DA62149" w:rsidP="001F74A3">
      <w:pPr>
        <w:pStyle w:val="Numeracija"/>
      </w:pPr>
      <w:r>
        <w:t xml:space="preserve">Naujas dokumentas prisegamas prie projekto įgyvendinimo plano. Dokumentų sąraše jis atvaizduojamas pagal pasirinktą paraiškos versiją </w:t>
      </w:r>
      <w:proofErr w:type="spellStart"/>
      <w:r>
        <w:t>t.y</w:t>
      </w:r>
      <w:proofErr w:type="spellEnd"/>
      <w:r>
        <w:t>. sąrašas rikiuojamas pagal</w:t>
      </w:r>
      <w:r w:rsidR="00467BB1">
        <w:t xml:space="preserve"> </w:t>
      </w:r>
      <w:r w:rsidR="00DB5EC9">
        <w:t>projekto įgyvendinimo plano</w:t>
      </w:r>
      <w:r>
        <w:t xml:space="preserve"> versijos stulpelį.</w:t>
      </w:r>
    </w:p>
    <w:p w14:paraId="1A030DEB" w14:textId="77777777" w:rsidR="00D8298C" w:rsidRPr="00502071" w:rsidRDefault="00D8298C" w:rsidP="00D8298C"/>
    <w:p w14:paraId="0239A81F" w14:textId="45DD58A8" w:rsidR="00D8298C" w:rsidRDefault="00BA2B8F" w:rsidP="00D8298C">
      <w:pPr>
        <w:pStyle w:val="Heading3"/>
      </w:pPr>
      <w:bookmarkStart w:id="38" w:name="_Toc172618889"/>
      <w:r>
        <w:t>Projekto įgyvendinimo plano</w:t>
      </w:r>
      <w:r w:rsidR="00D8298C">
        <w:t xml:space="preserve"> projekto aprašymo pildymas</w:t>
      </w:r>
      <w:bookmarkEnd w:id="38"/>
    </w:p>
    <w:p w14:paraId="6D9BD21F" w14:textId="77777777" w:rsidR="00BA2B8F" w:rsidRDefault="00BA2B8F" w:rsidP="00BA2B8F">
      <w:r>
        <w:t>Projekto įgyvendinimo plano informacija papildoma projekto aprašymo duomenimis įvykdžius šiuos žingsnius:</w:t>
      </w:r>
    </w:p>
    <w:p w14:paraId="0DD8F3E3" w14:textId="77777777" w:rsidR="00BA2B8F" w:rsidRDefault="00BA2B8F" w:rsidP="00110161">
      <w:pPr>
        <w:pStyle w:val="Numeracija"/>
        <w:numPr>
          <w:ilvl w:val="0"/>
          <w:numId w:val="57"/>
        </w:numPr>
      </w:pPr>
      <w:r>
        <w:t>Projekto įgyvendinimo plano lange pasirenkamas skirtukas „Projekto aprašymas“;</w:t>
      </w:r>
    </w:p>
    <w:p w14:paraId="5711126C" w14:textId="579EEFF5" w:rsidR="00BA2B8F" w:rsidRDefault="797974DB" w:rsidP="00BA2B8F">
      <w:pPr>
        <w:pStyle w:val="Numeracija"/>
      </w:pPr>
      <w:r>
        <w:t xml:space="preserve">Atsidariusiame informacijos peržiūros lange paspaudžiamas mygtukas [Redaguoti]; </w:t>
      </w:r>
    </w:p>
    <w:p w14:paraId="44FC9399" w14:textId="77777777" w:rsidR="00BA2B8F" w:rsidRDefault="00BA2B8F" w:rsidP="00BA2B8F">
      <w:pPr>
        <w:pStyle w:val="Captionfigura"/>
      </w:pPr>
      <w:r>
        <w:rPr>
          <w:noProof/>
        </w:rPr>
        <w:lastRenderedPageBreak/>
        <w:drawing>
          <wp:inline distT="0" distB="0" distL="0" distR="0" wp14:anchorId="35C22464" wp14:editId="67FA6018">
            <wp:extent cx="3026734" cy="9318737"/>
            <wp:effectExtent l="0" t="0" r="2540" b="0"/>
            <wp:docPr id="36" name="Pictur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40647" cy="9361574"/>
                    </a:xfrm>
                    <a:prstGeom prst="rect">
                      <a:avLst/>
                    </a:prstGeom>
                    <a:noFill/>
                    <a:ln>
                      <a:noFill/>
                    </a:ln>
                  </pic:spPr>
                </pic:pic>
              </a:graphicData>
            </a:graphic>
          </wp:inline>
        </w:drawing>
      </w:r>
    </w:p>
    <w:p w14:paraId="28B730AC" w14:textId="77777777" w:rsidR="00BA2B8F" w:rsidRDefault="797974DB" w:rsidP="00BA2B8F">
      <w:pPr>
        <w:pStyle w:val="Numeracija"/>
      </w:pPr>
      <w:r>
        <w:lastRenderedPageBreak/>
        <w:t>Užpildomi projekto aprašymo laukai ir paspaudžiamas mygtukas [Išsaugoti];</w:t>
      </w:r>
    </w:p>
    <w:p w14:paraId="16D2F307" w14:textId="77777777" w:rsidR="00BA2B8F" w:rsidRDefault="797974DB" w:rsidP="00BA2B8F">
      <w:pPr>
        <w:pStyle w:val="Numeracija"/>
      </w:pPr>
      <w:r>
        <w:t>Projekto įgyvendinimo plane atnaujinta projekto aprašymo informacija.</w:t>
      </w:r>
    </w:p>
    <w:p w14:paraId="23C09FB2" w14:textId="77777777" w:rsidR="00D8298C" w:rsidRPr="004A5FEA" w:rsidRDefault="00D8298C" w:rsidP="00D8298C"/>
    <w:p w14:paraId="2FBB337A" w14:textId="78DDD176" w:rsidR="00D8298C" w:rsidRDefault="0010227B" w:rsidP="00D8298C">
      <w:pPr>
        <w:pStyle w:val="Heading3"/>
      </w:pPr>
      <w:bookmarkStart w:id="39" w:name="_Toc172618890"/>
      <w:r>
        <w:t>Projekto įgyvendinimo plano</w:t>
      </w:r>
      <w:r w:rsidR="00D8298C">
        <w:t xml:space="preserve"> mokymų grafiko įrašo kūrimas</w:t>
      </w:r>
      <w:bookmarkEnd w:id="39"/>
    </w:p>
    <w:p w14:paraId="0E0F8CE1" w14:textId="77777777" w:rsidR="00E602C1" w:rsidRDefault="00E602C1" w:rsidP="00E602C1">
      <w:r>
        <w:t>Projekto įgyvendinimo plano informacija papildoma mokymų grafiko duomenimis įvykdžius šiuos žingsnius:</w:t>
      </w:r>
    </w:p>
    <w:p w14:paraId="059C420C" w14:textId="494C979E" w:rsidR="00E602C1" w:rsidRDefault="00E602C1" w:rsidP="00110161">
      <w:pPr>
        <w:pStyle w:val="Numeracija"/>
        <w:numPr>
          <w:ilvl w:val="0"/>
          <w:numId w:val="58"/>
        </w:numPr>
      </w:pPr>
      <w:r>
        <w:t>Projekto įgyvendinimo plano lange pasirenkamas skirtukas „Mokymų grafikas“;</w:t>
      </w:r>
      <w:r w:rsidR="00964764">
        <w:t xml:space="preserve"> </w:t>
      </w:r>
    </w:p>
    <w:p w14:paraId="569E8393" w14:textId="77777777" w:rsidR="00E602C1" w:rsidRDefault="59A2C03F" w:rsidP="00E602C1">
      <w:pPr>
        <w:pStyle w:val="Numeracija"/>
      </w:pPr>
      <w:r>
        <w:t>Atsidariusiame lange paspaudžiamas mygtukas [Registruoti naują];</w:t>
      </w:r>
    </w:p>
    <w:p w14:paraId="4312B7C6" w14:textId="43C022AA" w:rsidR="00EB6956" w:rsidRDefault="00144F94" w:rsidP="00EB6956">
      <w:pPr>
        <w:pStyle w:val="Numeracija"/>
        <w:numPr>
          <w:ilvl w:val="0"/>
          <w:numId w:val="0"/>
        </w:numPr>
        <w:ind w:left="360"/>
      </w:pPr>
      <w:r>
        <w:rPr>
          <w:noProof/>
        </w:rPr>
        <w:drawing>
          <wp:inline distT="0" distB="0" distL="0" distR="0" wp14:anchorId="3CFEB697" wp14:editId="56A7B781">
            <wp:extent cx="6300470" cy="2099945"/>
            <wp:effectExtent l="0" t="0" r="5080" b="0"/>
            <wp:docPr id="177" name="Picture 17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picture containing table&#10;&#10;Description automatically generated"/>
                    <pic:cNvPicPr/>
                  </pic:nvPicPr>
                  <pic:blipFill>
                    <a:blip r:embed="rId67"/>
                    <a:stretch>
                      <a:fillRect/>
                    </a:stretch>
                  </pic:blipFill>
                  <pic:spPr>
                    <a:xfrm>
                      <a:off x="0" y="0"/>
                      <a:ext cx="6300470" cy="2099945"/>
                    </a:xfrm>
                    <a:prstGeom prst="rect">
                      <a:avLst/>
                    </a:prstGeom>
                  </pic:spPr>
                </pic:pic>
              </a:graphicData>
            </a:graphic>
          </wp:inline>
        </w:drawing>
      </w:r>
    </w:p>
    <w:p w14:paraId="41A806F5" w14:textId="1A6164FA" w:rsidR="00277796" w:rsidRDefault="4B55F42D" w:rsidP="00277796">
      <w:pPr>
        <w:pStyle w:val="Numeracija"/>
      </w:pPr>
      <w:r>
        <w:t>Atsidariusiame lange įvedami mokymų duomenys ir paspaudžiamas mygtukas [Išsaugoti];</w:t>
      </w:r>
      <w:r w:rsidR="76E74528">
        <w:t xml:space="preserve"> </w:t>
      </w:r>
    </w:p>
    <w:p w14:paraId="21B56D38" w14:textId="0919E8EF" w:rsidR="00144F94" w:rsidRDefault="00727DBD" w:rsidP="00144F94">
      <w:pPr>
        <w:pStyle w:val="Numeracija"/>
        <w:numPr>
          <w:ilvl w:val="0"/>
          <w:numId w:val="0"/>
        </w:numPr>
        <w:ind w:left="360"/>
      </w:pPr>
      <w:r>
        <w:rPr>
          <w:noProof/>
        </w:rPr>
        <w:drawing>
          <wp:inline distT="0" distB="0" distL="0" distR="0" wp14:anchorId="4209C901" wp14:editId="093B814A">
            <wp:extent cx="2892056" cy="4985573"/>
            <wp:effectExtent l="0" t="0" r="3810" b="5715"/>
            <wp:docPr id="178" name="Picture 178"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with medium confidence"/>
                    <pic:cNvPicPr/>
                  </pic:nvPicPr>
                  <pic:blipFill>
                    <a:blip r:embed="rId68"/>
                    <a:stretch>
                      <a:fillRect/>
                    </a:stretch>
                  </pic:blipFill>
                  <pic:spPr>
                    <a:xfrm>
                      <a:off x="0" y="0"/>
                      <a:ext cx="2894988" cy="4990628"/>
                    </a:xfrm>
                    <a:prstGeom prst="rect">
                      <a:avLst/>
                    </a:prstGeom>
                  </pic:spPr>
                </pic:pic>
              </a:graphicData>
            </a:graphic>
          </wp:inline>
        </w:drawing>
      </w:r>
    </w:p>
    <w:p w14:paraId="661FB819" w14:textId="77777777" w:rsidR="00277796" w:rsidRDefault="4B55F42D" w:rsidP="00277796">
      <w:pPr>
        <w:pStyle w:val="Numeracija"/>
      </w:pPr>
      <w:r>
        <w:t>Prie projekto įgyvendinimo plano priskiriama nauja mokymų eilutė;</w:t>
      </w:r>
    </w:p>
    <w:p w14:paraId="7D710698" w14:textId="77777777" w:rsidR="008B7951" w:rsidRDefault="008B7951" w:rsidP="008B7951">
      <w:pPr>
        <w:pStyle w:val="Heading3"/>
      </w:pPr>
      <w:bookmarkStart w:id="40" w:name="_Toc130544646"/>
      <w:bookmarkStart w:id="41" w:name="_Toc172618891"/>
      <w:r>
        <w:lastRenderedPageBreak/>
        <w:t>Projekto įgyvendinimo plano išlaidų supaprastinimų įvedimas</w:t>
      </w:r>
      <w:bookmarkEnd w:id="40"/>
      <w:bookmarkEnd w:id="41"/>
    </w:p>
    <w:p w14:paraId="7416F2CC" w14:textId="77777777" w:rsidR="008B7951" w:rsidRDefault="008B7951" w:rsidP="008B7951">
      <w:r>
        <w:t xml:space="preserve">Projekto įgyvendinimo plano informacija papildoma išlaidų supaprastinimais įvykdžius šiuos žingsnius </w:t>
      </w:r>
      <w:r w:rsidRPr="0086179E">
        <w:rPr>
          <w:i/>
          <w:iCs/>
        </w:rPr>
        <w:t>(Pastaba: skirtukas matomas</w:t>
      </w:r>
      <w:r>
        <w:rPr>
          <w:i/>
          <w:iCs/>
        </w:rPr>
        <w:t xml:space="preserve"> kai projekto įgyvendinimo plano bendros informacijos skirtuke laukui p</w:t>
      </w:r>
      <w:r w:rsidRPr="009D50F5">
        <w:rPr>
          <w:i/>
          <w:iCs/>
        </w:rPr>
        <w:t>lanuojamas taikyti išlaidų supaprastinimas</w:t>
      </w:r>
      <w:r>
        <w:rPr>
          <w:i/>
          <w:iCs/>
        </w:rPr>
        <w:t xml:space="preserve"> parinkta reikšmė Taip</w:t>
      </w:r>
      <w:r w:rsidRPr="0086179E">
        <w:rPr>
          <w:i/>
          <w:iCs/>
        </w:rPr>
        <w:t>)</w:t>
      </w:r>
      <w:r>
        <w:t>:</w:t>
      </w:r>
    </w:p>
    <w:p w14:paraId="2F6D666F" w14:textId="77777777" w:rsidR="008B7951" w:rsidRDefault="008B7951" w:rsidP="00110161">
      <w:pPr>
        <w:pStyle w:val="Numeracija"/>
        <w:numPr>
          <w:ilvl w:val="0"/>
          <w:numId w:val="59"/>
        </w:numPr>
      </w:pPr>
      <w:r>
        <w:t>Projekto įgyvendinimo plano lange pasirenkamas skirtukas „Išlaidų supaprastinimai“;</w:t>
      </w:r>
    </w:p>
    <w:p w14:paraId="12FF8093" w14:textId="77777777" w:rsidR="008B7951" w:rsidRDefault="51282C12" w:rsidP="008B7951">
      <w:pPr>
        <w:pStyle w:val="Numeracija"/>
      </w:pPr>
      <w:r>
        <w:t>Atsidariusiame lange paspaudžiamas mygtukas [Registruoti naują];</w:t>
      </w:r>
    </w:p>
    <w:p w14:paraId="0B23F4BF" w14:textId="27EA6507" w:rsidR="008B7951" w:rsidRDefault="0098256D" w:rsidP="008B7951">
      <w:pPr>
        <w:pStyle w:val="Numeracija"/>
        <w:numPr>
          <w:ilvl w:val="0"/>
          <w:numId w:val="0"/>
        </w:numPr>
        <w:ind w:left="360"/>
      </w:pPr>
      <w:r>
        <w:rPr>
          <w:noProof/>
        </w:rPr>
        <w:drawing>
          <wp:inline distT="0" distB="0" distL="0" distR="0" wp14:anchorId="62ED17D3" wp14:editId="0D608316">
            <wp:extent cx="6300470" cy="4429125"/>
            <wp:effectExtent l="0" t="0" r="5080" b="9525"/>
            <wp:docPr id="182" name="Picture 18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descr="Graphical user interface&#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00470" cy="4429125"/>
                    </a:xfrm>
                    <a:prstGeom prst="rect">
                      <a:avLst/>
                    </a:prstGeom>
                    <a:noFill/>
                    <a:ln>
                      <a:noFill/>
                    </a:ln>
                  </pic:spPr>
                </pic:pic>
              </a:graphicData>
            </a:graphic>
          </wp:inline>
        </w:drawing>
      </w:r>
    </w:p>
    <w:p w14:paraId="7E5AFC1F" w14:textId="77777777" w:rsidR="00190481" w:rsidRDefault="0CAB5357" w:rsidP="00190481">
      <w:pPr>
        <w:pStyle w:val="Numeracija"/>
      </w:pPr>
      <w:r>
        <w:t>Išlaidų supaprastinimo įvedimo lange pasirinkus išlaidų kategoriją, sistema automatiškai priskiria išlaidų eilutei eilės numerį;</w:t>
      </w:r>
    </w:p>
    <w:p w14:paraId="03873A76" w14:textId="77777777" w:rsidR="00190481" w:rsidRDefault="00190481" w:rsidP="00190481">
      <w:pPr>
        <w:pStyle w:val="Captionfigura"/>
      </w:pPr>
      <w:r>
        <w:rPr>
          <w:noProof/>
        </w:rPr>
        <w:lastRenderedPageBreak/>
        <w:drawing>
          <wp:inline distT="0" distB="0" distL="0" distR="0" wp14:anchorId="59972D4C" wp14:editId="4503E653">
            <wp:extent cx="2046545" cy="4155831"/>
            <wp:effectExtent l="0" t="0" r="0" b="0"/>
            <wp:docPr id="183" name="Picture 18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 email&#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72268" cy="4208066"/>
                    </a:xfrm>
                    <a:prstGeom prst="rect">
                      <a:avLst/>
                    </a:prstGeom>
                    <a:noFill/>
                    <a:ln>
                      <a:noFill/>
                    </a:ln>
                  </pic:spPr>
                </pic:pic>
              </a:graphicData>
            </a:graphic>
          </wp:inline>
        </w:drawing>
      </w:r>
    </w:p>
    <w:p w14:paraId="75DA6475" w14:textId="77777777" w:rsidR="00190481" w:rsidRDefault="0CAB5357" w:rsidP="00190481">
      <w:pPr>
        <w:pStyle w:val="Numeracija"/>
      </w:pPr>
      <w:r>
        <w:t>Naudotojas užpildo likusius duomenis pagal pasirinktą išlaidų supaprastinimo reikšmę ir paspaudžia mygtuką [Išsaugoti];</w:t>
      </w:r>
    </w:p>
    <w:p w14:paraId="7764F013" w14:textId="769E7223" w:rsidR="002D35B2" w:rsidRPr="00427BAD" w:rsidRDefault="0CAB5357" w:rsidP="00F82C54">
      <w:pPr>
        <w:pStyle w:val="Numeracija"/>
      </w:pPr>
      <w:r>
        <w:t>Išlaidų supaprastinimo eilutė priskiriama prie redaguojamo projekto įgyvendinimo plano ir perkeliama eilutės duomenys į Finansavimo skirtuką.</w:t>
      </w:r>
    </w:p>
    <w:p w14:paraId="6945DAD2" w14:textId="3F67D377" w:rsidR="006612A0" w:rsidRDefault="00814D5F" w:rsidP="00A67DEF">
      <w:pPr>
        <w:pStyle w:val="Heading2"/>
      </w:pPr>
      <w:bookmarkStart w:id="42" w:name="_Toc172618892"/>
      <w:r>
        <w:t>Projekto įgyvendinimo plano</w:t>
      </w:r>
      <w:r w:rsidR="00EA6D37">
        <w:t xml:space="preserve"> pateikimas</w:t>
      </w:r>
      <w:bookmarkEnd w:id="42"/>
    </w:p>
    <w:p w14:paraId="20644AE4" w14:textId="54063751" w:rsidR="004567D3" w:rsidRDefault="004C07FB" w:rsidP="004567D3">
      <w:r>
        <w:t xml:space="preserve">DMS sistemoje sukūrus ir </w:t>
      </w:r>
      <w:r w:rsidR="009C658A">
        <w:t>užpildžius</w:t>
      </w:r>
      <w:r w:rsidR="00467BB1">
        <w:t xml:space="preserve"> </w:t>
      </w:r>
      <w:r w:rsidR="0083388D">
        <w:t>projekto įgyvendinimo plano</w:t>
      </w:r>
      <w:r w:rsidR="009C658A">
        <w:t xml:space="preserve"> dokumentą naudotojas gali jį pateikti CPVA vertinimui. Norint pateikti </w:t>
      </w:r>
      <w:r w:rsidR="00D05C28">
        <w:t>projekto įgyvendinimo planą</w:t>
      </w:r>
      <w:r w:rsidR="009C658A">
        <w:t>, vykdomi šie žingsniai:</w:t>
      </w:r>
    </w:p>
    <w:p w14:paraId="69204C87" w14:textId="42F35782" w:rsidR="00111ED4" w:rsidRDefault="00814D5F" w:rsidP="00110161">
      <w:pPr>
        <w:pStyle w:val="Numeracija"/>
        <w:numPr>
          <w:ilvl w:val="0"/>
          <w:numId w:val="19"/>
        </w:numPr>
      </w:pPr>
      <w:r>
        <w:t xml:space="preserve">Projekto įgyvendinimo plano </w:t>
      </w:r>
      <w:r w:rsidR="00AE44FC">
        <w:t>lange paspaudžiamas mygtukas [</w:t>
      </w:r>
      <w:r w:rsidR="00D05C28" w:rsidRPr="00D05C28">
        <w:t>Pateikti projekto įgyvendinimo planą</w:t>
      </w:r>
      <w:r w:rsidR="00AE44FC">
        <w:t>].</w:t>
      </w:r>
    </w:p>
    <w:p w14:paraId="436252CD" w14:textId="413B2A37" w:rsidR="00D76389" w:rsidRDefault="00D76389" w:rsidP="00111ED4">
      <w:pPr>
        <w:pStyle w:val="Numeracija"/>
        <w:numPr>
          <w:ilvl w:val="0"/>
          <w:numId w:val="0"/>
        </w:numPr>
        <w:ind w:left="360" w:hanging="360"/>
      </w:pPr>
      <w:r>
        <w:rPr>
          <w:noProof/>
        </w:rPr>
        <w:drawing>
          <wp:inline distT="0" distB="0" distL="0" distR="0" wp14:anchorId="0D825305" wp14:editId="42529A71">
            <wp:extent cx="6300470" cy="1094740"/>
            <wp:effectExtent l="0" t="0" r="5080" b="0"/>
            <wp:docPr id="179" name="Picture 17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Graphical user interface, website&#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00470" cy="1094740"/>
                    </a:xfrm>
                    <a:prstGeom prst="rect">
                      <a:avLst/>
                    </a:prstGeom>
                    <a:noFill/>
                    <a:ln>
                      <a:noFill/>
                    </a:ln>
                  </pic:spPr>
                </pic:pic>
              </a:graphicData>
            </a:graphic>
          </wp:inline>
        </w:drawing>
      </w:r>
    </w:p>
    <w:p w14:paraId="3D30ED26" w14:textId="77777777" w:rsidR="00C054A1" w:rsidRDefault="00C054A1" w:rsidP="00111ED4">
      <w:pPr>
        <w:pStyle w:val="Numeracija"/>
        <w:numPr>
          <w:ilvl w:val="0"/>
          <w:numId w:val="0"/>
        </w:numPr>
        <w:ind w:left="360" w:hanging="360"/>
      </w:pPr>
    </w:p>
    <w:p w14:paraId="7C100E5F" w14:textId="77777777" w:rsidR="00771619" w:rsidRDefault="00C054A1" w:rsidP="00110161">
      <w:pPr>
        <w:pStyle w:val="Numeracija"/>
        <w:numPr>
          <w:ilvl w:val="0"/>
          <w:numId w:val="19"/>
        </w:numPr>
      </w:pPr>
      <w:r>
        <w:t xml:space="preserve">Sistema pateikia naudotojo susipažinimui pareiškėjo deklaraciją. </w:t>
      </w:r>
      <w:r w:rsidR="0007655F">
        <w:t>Naudotojas turi susipažinti su deklaracija ir patvirtinti, kad nori savo vardu pateikti p</w:t>
      </w:r>
      <w:r w:rsidR="00771619">
        <w:t>rojekto įgyvendinimo planą</w:t>
      </w:r>
      <w:r w:rsidR="0007655F">
        <w:t>.</w:t>
      </w:r>
    </w:p>
    <w:p w14:paraId="67937B08" w14:textId="4D5145E4" w:rsidR="00771619" w:rsidRDefault="00771619" w:rsidP="00771619">
      <w:pPr>
        <w:pStyle w:val="Numeracija"/>
        <w:numPr>
          <w:ilvl w:val="0"/>
          <w:numId w:val="0"/>
        </w:numPr>
        <w:ind w:left="360"/>
      </w:pPr>
      <w:r>
        <w:rPr>
          <w:noProof/>
        </w:rPr>
        <w:lastRenderedPageBreak/>
        <w:drawing>
          <wp:inline distT="0" distB="0" distL="0" distR="0" wp14:anchorId="41F31930" wp14:editId="1176C984">
            <wp:extent cx="4315726" cy="5108668"/>
            <wp:effectExtent l="0" t="0" r="8890" b="0"/>
            <wp:docPr id="180" name="Picture 18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Text&#10;&#10;Description automatically generated"/>
                    <pic:cNvPicPr/>
                  </pic:nvPicPr>
                  <pic:blipFill>
                    <a:blip r:embed="rId72"/>
                    <a:stretch>
                      <a:fillRect/>
                    </a:stretch>
                  </pic:blipFill>
                  <pic:spPr>
                    <a:xfrm>
                      <a:off x="0" y="0"/>
                      <a:ext cx="4317367" cy="5110611"/>
                    </a:xfrm>
                    <a:prstGeom prst="rect">
                      <a:avLst/>
                    </a:prstGeom>
                  </pic:spPr>
                </pic:pic>
              </a:graphicData>
            </a:graphic>
          </wp:inline>
        </w:drawing>
      </w:r>
    </w:p>
    <w:p w14:paraId="051C675A" w14:textId="78627B0E" w:rsidR="00AE44FC" w:rsidRDefault="0007655F" w:rsidP="00110161">
      <w:pPr>
        <w:pStyle w:val="Numeracija"/>
        <w:numPr>
          <w:ilvl w:val="0"/>
          <w:numId w:val="19"/>
        </w:numPr>
      </w:pPr>
      <w:r>
        <w:t xml:space="preserve"> Naudotojas patvirtinta </w:t>
      </w:r>
      <w:r w:rsidR="00B9382D">
        <w:t>projekto įgyvendinimo plano</w:t>
      </w:r>
      <w:r>
        <w:t xml:space="preserve"> pasirašymą ir teikimą savo vardu paspaudęs mygtuką [P</w:t>
      </w:r>
      <w:r w:rsidR="00771619">
        <w:t>atvirtinti</w:t>
      </w:r>
      <w:r w:rsidR="00B86BCD">
        <w:t>(pasirašyti)</w:t>
      </w:r>
      <w:r>
        <w:t>].</w:t>
      </w:r>
    </w:p>
    <w:p w14:paraId="7BFED736" w14:textId="0F0455A4" w:rsidR="0007655F" w:rsidRPr="004567D3" w:rsidRDefault="0007655F" w:rsidP="0007655F">
      <w:pPr>
        <w:pStyle w:val="Numeracija"/>
        <w:numPr>
          <w:ilvl w:val="0"/>
          <w:numId w:val="0"/>
        </w:numPr>
        <w:ind w:left="360" w:hanging="360"/>
      </w:pPr>
    </w:p>
    <w:p w14:paraId="0D2976BB" w14:textId="4DEA5DEB" w:rsidR="008D3F63" w:rsidRDefault="008D3F63" w:rsidP="003A6459">
      <w:pPr>
        <w:pStyle w:val="Heading1"/>
      </w:pPr>
      <w:bookmarkStart w:id="43" w:name="_Toc172618893"/>
      <w:r>
        <w:lastRenderedPageBreak/>
        <w:t>Projektai</w:t>
      </w:r>
      <w:bookmarkEnd w:id="43"/>
    </w:p>
    <w:p w14:paraId="44EDD525" w14:textId="2AB71AA3" w:rsidR="005944DD" w:rsidRDefault="005944DD" w:rsidP="00A67DEF">
      <w:pPr>
        <w:pStyle w:val="Heading2"/>
      </w:pPr>
      <w:bookmarkStart w:id="44" w:name="_Toc172618894"/>
      <w:r>
        <w:t>Projekto sutartis</w:t>
      </w:r>
      <w:bookmarkEnd w:id="44"/>
    </w:p>
    <w:p w14:paraId="3321CE26" w14:textId="6AD3BC28" w:rsidR="008D3F63" w:rsidRDefault="00EA6D37" w:rsidP="005944DD">
      <w:pPr>
        <w:pStyle w:val="Heading3"/>
      </w:pPr>
      <w:bookmarkStart w:id="45" w:name="_Toc172618895"/>
      <w:r>
        <w:t>P</w:t>
      </w:r>
      <w:r w:rsidR="006E03B0">
        <w:t>rojekto sutart</w:t>
      </w:r>
      <w:r>
        <w:t>ie</w:t>
      </w:r>
      <w:r w:rsidR="002F4ED8">
        <w:t>s</w:t>
      </w:r>
      <w:r>
        <w:t xml:space="preserve"> patvirtinimas</w:t>
      </w:r>
      <w:bookmarkEnd w:id="45"/>
    </w:p>
    <w:p w14:paraId="4BC4EC68" w14:textId="4099E15C" w:rsidR="00F26DB6" w:rsidRDefault="00693A31" w:rsidP="00F26DB6">
      <w:r>
        <w:t>Kai pareiškėjo pateikta</w:t>
      </w:r>
      <w:r w:rsidR="0083388D">
        <w:t>m projekto įgyvendinimo planui</w:t>
      </w:r>
      <w:r>
        <w:t xml:space="preserve"> patvirtinamas finansavimas, DMS matomas, pagal š</w:t>
      </w:r>
      <w:r w:rsidR="0083388D">
        <w:t>į</w:t>
      </w:r>
      <w:r w:rsidR="00467BB1">
        <w:t xml:space="preserve"> </w:t>
      </w:r>
      <w:r w:rsidR="0083388D">
        <w:t>projekto įgyvendinimo planą</w:t>
      </w:r>
      <w:r>
        <w:t xml:space="preserve">, </w:t>
      </w:r>
      <w:r w:rsidR="009858AF">
        <w:t>sukur</w:t>
      </w:r>
      <w:r>
        <w:t xml:space="preserve">tas projektas. </w:t>
      </w:r>
      <w:r w:rsidR="0076626C">
        <w:t xml:space="preserve">Pradėtam vykdyti projektui turi būti pasirašyta projekto sutartis. Apie parengtą ir derinimui paruoštą sutartį DMS naudotojas yra informuojamas informaciniu pranešimu. </w:t>
      </w:r>
      <w:r w:rsidR="00BE0052">
        <w:t>Gavęs tokį pranešimą, naudotojas DMS gali patvirtinti parengtą sutartį atlikdamas šiuos žingsnius:</w:t>
      </w:r>
    </w:p>
    <w:p w14:paraId="214DE6EF" w14:textId="56499F7D" w:rsidR="00F4595D" w:rsidRDefault="00B730D8" w:rsidP="00110161">
      <w:pPr>
        <w:pStyle w:val="Numeracija"/>
        <w:numPr>
          <w:ilvl w:val="0"/>
          <w:numId w:val="20"/>
        </w:numPr>
      </w:pPr>
      <w:r>
        <w:t xml:space="preserve">Pagrindiniame sistemos meniu pasirenkama nuoroda „Projektai“ ir atsidariusiame sąraše </w:t>
      </w:r>
      <w:r w:rsidR="00F4595D">
        <w:t>prie projekto, kurio sutartis derinama, paspaudžiamas redagavimo mygtukas.</w:t>
      </w:r>
    </w:p>
    <w:p w14:paraId="19077AAF" w14:textId="674E39DB" w:rsidR="00F15BE1" w:rsidRDefault="002F4ED8" w:rsidP="002F4ED8">
      <w:pPr>
        <w:pStyle w:val="Numeracija"/>
        <w:numPr>
          <w:ilvl w:val="0"/>
          <w:numId w:val="0"/>
        </w:numPr>
        <w:jc w:val="center"/>
      </w:pPr>
      <w:r>
        <w:rPr>
          <w:noProof/>
        </w:rPr>
        <w:drawing>
          <wp:inline distT="0" distB="0" distL="0" distR="0" wp14:anchorId="3F0E832A" wp14:editId="2CEC43A3">
            <wp:extent cx="6300470" cy="4174490"/>
            <wp:effectExtent l="0" t="0" r="5080" b="0"/>
            <wp:docPr id="671936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3605" name="Picture 1" descr="A screenshot of a computer&#10;&#10;Description automatically generated"/>
                    <pic:cNvPicPr/>
                  </pic:nvPicPr>
                  <pic:blipFill>
                    <a:blip r:embed="rId73"/>
                    <a:stretch>
                      <a:fillRect/>
                    </a:stretch>
                  </pic:blipFill>
                  <pic:spPr>
                    <a:xfrm>
                      <a:off x="0" y="0"/>
                      <a:ext cx="6300470" cy="4174490"/>
                    </a:xfrm>
                    <a:prstGeom prst="rect">
                      <a:avLst/>
                    </a:prstGeom>
                  </pic:spPr>
                </pic:pic>
              </a:graphicData>
            </a:graphic>
          </wp:inline>
        </w:drawing>
      </w:r>
    </w:p>
    <w:p w14:paraId="0DBDDC20" w14:textId="380F15AA" w:rsidR="00F4595D" w:rsidRDefault="000321F1" w:rsidP="00110161">
      <w:pPr>
        <w:pStyle w:val="Numeracija"/>
        <w:numPr>
          <w:ilvl w:val="0"/>
          <w:numId w:val="20"/>
        </w:numPr>
      </w:pPr>
      <w:r>
        <w:t>P</w:t>
      </w:r>
      <w:r w:rsidR="004A36C5">
        <w:t xml:space="preserve">rojekto </w:t>
      </w:r>
      <w:r>
        <w:t>formos meniu pasirenkama</w:t>
      </w:r>
      <w:r w:rsidR="00EA6D37">
        <w:t>s skirtukas</w:t>
      </w:r>
      <w:r w:rsidR="008D4246">
        <w:t xml:space="preserve"> </w:t>
      </w:r>
      <w:r>
        <w:t>„</w:t>
      </w:r>
      <w:r w:rsidR="00DD4EA0">
        <w:t>Projekto s</w:t>
      </w:r>
      <w:r>
        <w:t>utartis“.</w:t>
      </w:r>
    </w:p>
    <w:p w14:paraId="54E2C634" w14:textId="4FCDFB83" w:rsidR="000321F1" w:rsidRDefault="0020218D" w:rsidP="000321F1">
      <w:pPr>
        <w:pStyle w:val="Numeracija"/>
        <w:numPr>
          <w:ilvl w:val="0"/>
          <w:numId w:val="0"/>
        </w:numPr>
        <w:ind w:left="360" w:hanging="360"/>
      </w:pPr>
      <w:r>
        <w:rPr>
          <w:noProof/>
        </w:rPr>
        <w:drawing>
          <wp:inline distT="0" distB="0" distL="0" distR="0" wp14:anchorId="11025EC4" wp14:editId="6062A04F">
            <wp:extent cx="6300470" cy="1279525"/>
            <wp:effectExtent l="0" t="0" r="5080" b="0"/>
            <wp:docPr id="187" name="Picture 18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Graphical user interface&#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00470" cy="1279525"/>
                    </a:xfrm>
                    <a:prstGeom prst="rect">
                      <a:avLst/>
                    </a:prstGeom>
                    <a:noFill/>
                    <a:ln>
                      <a:noFill/>
                    </a:ln>
                  </pic:spPr>
                </pic:pic>
              </a:graphicData>
            </a:graphic>
          </wp:inline>
        </w:drawing>
      </w:r>
    </w:p>
    <w:p w14:paraId="6EC4CA70" w14:textId="19992C65" w:rsidR="000321F1" w:rsidRDefault="00496549" w:rsidP="00110161">
      <w:pPr>
        <w:pStyle w:val="Numeracija"/>
        <w:numPr>
          <w:ilvl w:val="0"/>
          <w:numId w:val="20"/>
        </w:numPr>
      </w:pPr>
      <w:r>
        <w:t>Peržiūrėjęs sutarties informaciją naudotojas paspaudžia mygtuką [Suderinti].</w:t>
      </w:r>
    </w:p>
    <w:p w14:paraId="788CDCD9" w14:textId="77777777" w:rsidR="00917299" w:rsidRDefault="00917299" w:rsidP="00496549">
      <w:pPr>
        <w:pStyle w:val="Numeracija"/>
        <w:numPr>
          <w:ilvl w:val="0"/>
          <w:numId w:val="0"/>
        </w:numPr>
        <w:ind w:left="360" w:hanging="360"/>
      </w:pPr>
    </w:p>
    <w:p w14:paraId="04F59C79" w14:textId="77777777" w:rsidR="00917299" w:rsidRDefault="00917299" w:rsidP="00496549">
      <w:pPr>
        <w:pStyle w:val="Numeracija"/>
        <w:numPr>
          <w:ilvl w:val="0"/>
          <w:numId w:val="0"/>
        </w:numPr>
        <w:ind w:left="360" w:hanging="360"/>
      </w:pPr>
    </w:p>
    <w:p w14:paraId="6928CE0D" w14:textId="52847A6F" w:rsidR="00917299" w:rsidRPr="00F26DB6" w:rsidRDefault="00C653CD" w:rsidP="00C653CD">
      <w:pPr>
        <w:pStyle w:val="Numeracija"/>
        <w:numPr>
          <w:ilvl w:val="0"/>
          <w:numId w:val="0"/>
        </w:numPr>
        <w:ind w:left="360" w:hanging="360"/>
      </w:pPr>
      <w:r>
        <w:rPr>
          <w:noProof/>
        </w:rPr>
        <w:lastRenderedPageBreak/>
        <w:drawing>
          <wp:inline distT="0" distB="0" distL="0" distR="0" wp14:anchorId="2E13AC49" wp14:editId="18762603">
            <wp:extent cx="5460365" cy="9253220"/>
            <wp:effectExtent l="0" t="0" r="6985" b="5080"/>
            <wp:docPr id="186" name="Picture 18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Text&#10;&#10;Description automatically generated with medium confidenc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60365" cy="9253220"/>
                    </a:xfrm>
                    <a:prstGeom prst="rect">
                      <a:avLst/>
                    </a:prstGeom>
                    <a:noFill/>
                    <a:ln>
                      <a:noFill/>
                    </a:ln>
                  </pic:spPr>
                </pic:pic>
              </a:graphicData>
            </a:graphic>
          </wp:inline>
        </w:drawing>
      </w:r>
    </w:p>
    <w:p w14:paraId="4997A777" w14:textId="471ADE83" w:rsidR="006E03B0" w:rsidRDefault="00EA6D37" w:rsidP="005944DD">
      <w:pPr>
        <w:pStyle w:val="Heading3"/>
      </w:pPr>
      <w:bookmarkStart w:id="46" w:name="_Toc172618896"/>
      <w:r>
        <w:lastRenderedPageBreak/>
        <w:t>P</w:t>
      </w:r>
      <w:r w:rsidR="006E03B0">
        <w:t>rojekto sutart</w:t>
      </w:r>
      <w:r>
        <w:t>ies grąžinimas</w:t>
      </w:r>
      <w:bookmarkEnd w:id="46"/>
    </w:p>
    <w:p w14:paraId="5745B116" w14:textId="71064A7A" w:rsidR="00F92E12" w:rsidRDefault="002C1718" w:rsidP="002C1718">
      <w:r>
        <w:t xml:space="preserve">Jei pareiškėjas turi pastabų pateiktai projekto sutarčiai, </w:t>
      </w:r>
      <w:r w:rsidR="00F92E12">
        <w:t>jis gali pateikti pastabas ir grąžinti sutartį tikslinimui per DMS, vykdydamas šiuos žingsnius.</w:t>
      </w:r>
    </w:p>
    <w:p w14:paraId="54FC51CB" w14:textId="77777777" w:rsidR="00313B91" w:rsidRDefault="00F92E12" w:rsidP="00110161">
      <w:pPr>
        <w:pStyle w:val="Numeracija"/>
        <w:numPr>
          <w:ilvl w:val="0"/>
          <w:numId w:val="21"/>
        </w:numPr>
      </w:pPr>
      <w:r>
        <w:t xml:space="preserve"> </w:t>
      </w:r>
      <w:r w:rsidR="00313B91">
        <w:t>Pagrindiniame sistemos meniu pasirenkama nuoroda „Projektai“ ir atsidariusiame sąraše prie projekto, kurio sutartis derinama, paspaudžiamas redagavimo mygtukas.</w:t>
      </w:r>
    </w:p>
    <w:p w14:paraId="6EDAB355" w14:textId="37B4074F" w:rsidR="00313B91" w:rsidRDefault="00FF5FEA" w:rsidP="00FF5FEA">
      <w:pPr>
        <w:pStyle w:val="Numeracija"/>
        <w:numPr>
          <w:ilvl w:val="0"/>
          <w:numId w:val="0"/>
        </w:numPr>
        <w:jc w:val="center"/>
      </w:pPr>
      <w:r>
        <w:rPr>
          <w:noProof/>
        </w:rPr>
        <w:drawing>
          <wp:inline distT="0" distB="0" distL="0" distR="0" wp14:anchorId="108921FE" wp14:editId="55163869">
            <wp:extent cx="6300470" cy="4174490"/>
            <wp:effectExtent l="0" t="0" r="5080" b="0"/>
            <wp:docPr id="1540119946" name="Picture 154011994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3605" name="Picture 1" descr="A screenshot of a computer&#10;&#10;Description automatically generated"/>
                    <pic:cNvPicPr/>
                  </pic:nvPicPr>
                  <pic:blipFill>
                    <a:blip r:embed="rId73"/>
                    <a:stretch>
                      <a:fillRect/>
                    </a:stretch>
                  </pic:blipFill>
                  <pic:spPr>
                    <a:xfrm>
                      <a:off x="0" y="0"/>
                      <a:ext cx="6300470" cy="4174490"/>
                    </a:xfrm>
                    <a:prstGeom prst="rect">
                      <a:avLst/>
                    </a:prstGeom>
                  </pic:spPr>
                </pic:pic>
              </a:graphicData>
            </a:graphic>
          </wp:inline>
        </w:drawing>
      </w:r>
    </w:p>
    <w:p w14:paraId="500DA58E" w14:textId="6CD72805" w:rsidR="00313B91" w:rsidRDefault="00313B91" w:rsidP="00110161">
      <w:pPr>
        <w:pStyle w:val="Numeracija"/>
        <w:numPr>
          <w:ilvl w:val="0"/>
          <w:numId w:val="20"/>
        </w:numPr>
      </w:pPr>
      <w:r>
        <w:t>Projekto formos meniu pasirenkama</w:t>
      </w:r>
      <w:r w:rsidR="00EA6D37">
        <w:t>s</w:t>
      </w:r>
      <w:r>
        <w:t xml:space="preserve"> </w:t>
      </w:r>
      <w:r w:rsidR="00EA6D37">
        <w:t xml:space="preserve">skirtukas </w:t>
      </w:r>
      <w:r>
        <w:t>„Sutartis“.</w:t>
      </w:r>
    </w:p>
    <w:p w14:paraId="36950A8F" w14:textId="1C90EC58" w:rsidR="00313B91" w:rsidRDefault="0003586A" w:rsidP="00313B91">
      <w:pPr>
        <w:pStyle w:val="Numeracija"/>
        <w:numPr>
          <w:ilvl w:val="0"/>
          <w:numId w:val="0"/>
        </w:numPr>
        <w:ind w:left="360" w:hanging="360"/>
      </w:pPr>
      <w:r>
        <w:rPr>
          <w:noProof/>
        </w:rPr>
        <w:drawing>
          <wp:inline distT="0" distB="0" distL="0" distR="0" wp14:anchorId="7EC7A67C" wp14:editId="1A262ABB">
            <wp:extent cx="6300470" cy="1279525"/>
            <wp:effectExtent l="0" t="0" r="5080" b="0"/>
            <wp:docPr id="189" name="Picture 18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Graphical user interface&#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00470" cy="1279525"/>
                    </a:xfrm>
                    <a:prstGeom prst="rect">
                      <a:avLst/>
                    </a:prstGeom>
                    <a:noFill/>
                    <a:ln>
                      <a:noFill/>
                    </a:ln>
                  </pic:spPr>
                </pic:pic>
              </a:graphicData>
            </a:graphic>
          </wp:inline>
        </w:drawing>
      </w:r>
    </w:p>
    <w:p w14:paraId="622119CF" w14:textId="7D3C7467" w:rsidR="002C1718" w:rsidRDefault="00313B91" w:rsidP="00110161">
      <w:pPr>
        <w:pStyle w:val="Numeracija"/>
        <w:numPr>
          <w:ilvl w:val="0"/>
          <w:numId w:val="20"/>
        </w:numPr>
      </w:pPr>
      <w:r>
        <w:t xml:space="preserve">Peržiūrėjęs sutarties informaciją naudotojas </w:t>
      </w:r>
      <w:r w:rsidR="00B269A2">
        <w:t xml:space="preserve">projekto sutarties meniu pasirenka skirtuką „Dokumentai“ ir įkelia parengtą pastabų dokumentą bei aprašo </w:t>
      </w:r>
      <w:r w:rsidR="00080D6B">
        <w:t>pastabas</w:t>
      </w:r>
      <w:r>
        <w:t>.</w:t>
      </w:r>
    </w:p>
    <w:p w14:paraId="134A7DE5" w14:textId="36634647" w:rsidR="00080D6B" w:rsidRDefault="0058545C" w:rsidP="00080D6B">
      <w:pPr>
        <w:pStyle w:val="Numeracija"/>
        <w:numPr>
          <w:ilvl w:val="0"/>
          <w:numId w:val="0"/>
        </w:numPr>
        <w:ind w:left="360" w:hanging="360"/>
      </w:pPr>
      <w:r w:rsidRPr="00561E84">
        <w:rPr>
          <w:noProof/>
          <w:lang w:eastAsia="lt-LT"/>
        </w:rPr>
        <w:lastRenderedPageBreak/>
        <w:drawing>
          <wp:inline distT="0" distB="0" distL="0" distR="0" wp14:anchorId="198BD7B4" wp14:editId="7213B533">
            <wp:extent cx="3463871" cy="3042071"/>
            <wp:effectExtent l="0" t="0" r="381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476266" cy="3052957"/>
                    </a:xfrm>
                    <a:prstGeom prst="rect">
                      <a:avLst/>
                    </a:prstGeom>
                  </pic:spPr>
                </pic:pic>
              </a:graphicData>
            </a:graphic>
          </wp:inline>
        </w:drawing>
      </w:r>
    </w:p>
    <w:p w14:paraId="4920AD56" w14:textId="135F8429" w:rsidR="00CB3A2C" w:rsidRDefault="00080D6B" w:rsidP="00110161">
      <w:pPr>
        <w:pStyle w:val="Numeracija"/>
        <w:numPr>
          <w:ilvl w:val="0"/>
          <w:numId w:val="20"/>
        </w:numPr>
      </w:pPr>
      <w:r>
        <w:t>Įkėlus pastabų dokumentą, sutarties lange paspaudžiamas mygtukas [Grąžinti</w:t>
      </w:r>
      <w:r w:rsidR="00CB3A2C">
        <w:t xml:space="preserve"> tikslinti vykdytojui</w:t>
      </w:r>
      <w:r>
        <w:t>]</w:t>
      </w:r>
      <w:r w:rsidR="00CB3A2C">
        <w:t>.</w:t>
      </w:r>
    </w:p>
    <w:p w14:paraId="3F03047A" w14:textId="14441828" w:rsidR="00080D6B" w:rsidRDefault="00CB3A2C" w:rsidP="00CB3A2C">
      <w:pPr>
        <w:pStyle w:val="Numeracija"/>
        <w:numPr>
          <w:ilvl w:val="0"/>
          <w:numId w:val="0"/>
        </w:numPr>
        <w:ind w:left="360"/>
      </w:pPr>
      <w:r w:rsidRPr="00CB3A2C">
        <w:rPr>
          <w:noProof/>
        </w:rPr>
        <w:drawing>
          <wp:inline distT="0" distB="0" distL="0" distR="0" wp14:anchorId="3152C956" wp14:editId="5002BE1C">
            <wp:extent cx="4020111" cy="981212"/>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020111" cy="981212"/>
                    </a:xfrm>
                    <a:prstGeom prst="rect">
                      <a:avLst/>
                    </a:prstGeom>
                  </pic:spPr>
                </pic:pic>
              </a:graphicData>
            </a:graphic>
          </wp:inline>
        </w:drawing>
      </w:r>
    </w:p>
    <w:p w14:paraId="54CA8CDE" w14:textId="2AB808CD" w:rsidR="0058545C" w:rsidRPr="002C1718" w:rsidRDefault="0058545C" w:rsidP="0058545C">
      <w:pPr>
        <w:pStyle w:val="Numeracija"/>
        <w:numPr>
          <w:ilvl w:val="0"/>
          <w:numId w:val="0"/>
        </w:numPr>
        <w:ind w:left="360" w:hanging="360"/>
      </w:pPr>
    </w:p>
    <w:p w14:paraId="6EFC4DB8" w14:textId="1DB268C6" w:rsidR="006E03B0" w:rsidRDefault="00EA6D37" w:rsidP="005944DD">
      <w:pPr>
        <w:pStyle w:val="Heading3"/>
      </w:pPr>
      <w:bookmarkStart w:id="47" w:name="_Toc172618897"/>
      <w:r>
        <w:t>P</w:t>
      </w:r>
      <w:r w:rsidR="006E03B0">
        <w:t>rojekto sutarties keitim</w:t>
      </w:r>
      <w:r>
        <w:t>o inicijavimas</w:t>
      </w:r>
      <w:bookmarkEnd w:id="47"/>
    </w:p>
    <w:p w14:paraId="12E216C5" w14:textId="0406ADFE" w:rsidR="00C92F25" w:rsidRDefault="00B27F83" w:rsidP="00C92F25">
      <w:r>
        <w:t xml:space="preserve">Jei pareiškėjas nusprendžia, kad suderinta projekto sutartis turi būti pakeista, </w:t>
      </w:r>
      <w:r w:rsidR="00E81F40">
        <w:t>per DMS galima inicijuoti projekto sutarties pakeitimą, vykdant šiuos žingsnius:</w:t>
      </w:r>
    </w:p>
    <w:p w14:paraId="1F98E4BB" w14:textId="308CB968" w:rsidR="00E81F40" w:rsidRDefault="00E81F40" w:rsidP="00110161">
      <w:pPr>
        <w:pStyle w:val="Numeracija"/>
        <w:numPr>
          <w:ilvl w:val="0"/>
          <w:numId w:val="22"/>
        </w:numPr>
      </w:pPr>
      <w:r>
        <w:t xml:space="preserve">Pagrindiniame sistemos meniu pasirenkama nuoroda „Projektai“ ir atsidariusiame sąraše prie projekto, kurio sutartis </w:t>
      </w:r>
      <w:r w:rsidR="00E42823">
        <w:t>turi būti koreguojama</w:t>
      </w:r>
      <w:r>
        <w:t>, paspaudžiamas redagavimo mygtukas.</w:t>
      </w:r>
    </w:p>
    <w:p w14:paraId="50F618B8" w14:textId="3EADFCAD" w:rsidR="00E81F40" w:rsidRDefault="00FF5FEA" w:rsidP="00C11134">
      <w:pPr>
        <w:pStyle w:val="Numeracija"/>
        <w:numPr>
          <w:ilvl w:val="0"/>
          <w:numId w:val="0"/>
        </w:numPr>
        <w:ind w:left="360" w:hanging="360"/>
        <w:jc w:val="center"/>
      </w:pPr>
      <w:r>
        <w:rPr>
          <w:noProof/>
        </w:rPr>
        <w:lastRenderedPageBreak/>
        <w:drawing>
          <wp:inline distT="0" distB="0" distL="0" distR="0" wp14:anchorId="33C342CE" wp14:editId="08496E78">
            <wp:extent cx="6300470" cy="4174490"/>
            <wp:effectExtent l="0" t="0" r="5080" b="0"/>
            <wp:docPr id="274648758" name="Picture 27464875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3605" name="Picture 1" descr="A screenshot of a computer&#10;&#10;Description automatically generated"/>
                    <pic:cNvPicPr/>
                  </pic:nvPicPr>
                  <pic:blipFill>
                    <a:blip r:embed="rId73"/>
                    <a:stretch>
                      <a:fillRect/>
                    </a:stretch>
                  </pic:blipFill>
                  <pic:spPr>
                    <a:xfrm>
                      <a:off x="0" y="0"/>
                      <a:ext cx="6300470" cy="4174490"/>
                    </a:xfrm>
                    <a:prstGeom prst="rect">
                      <a:avLst/>
                    </a:prstGeom>
                  </pic:spPr>
                </pic:pic>
              </a:graphicData>
            </a:graphic>
          </wp:inline>
        </w:drawing>
      </w:r>
    </w:p>
    <w:p w14:paraId="0C1F2F67" w14:textId="606A2455" w:rsidR="00E81F40" w:rsidRDefault="00E81F40" w:rsidP="00110161">
      <w:pPr>
        <w:pStyle w:val="Numeracija"/>
        <w:numPr>
          <w:ilvl w:val="0"/>
          <w:numId w:val="20"/>
        </w:numPr>
      </w:pPr>
      <w:r>
        <w:t>Projekto formos meniu pasirenkama</w:t>
      </w:r>
      <w:r w:rsidR="00EA6D37">
        <w:t>s</w:t>
      </w:r>
      <w:r>
        <w:t xml:space="preserve"> </w:t>
      </w:r>
      <w:r w:rsidR="00EA6D37">
        <w:t xml:space="preserve">skirtukas </w:t>
      </w:r>
      <w:r>
        <w:t>„Sutartis“.</w:t>
      </w:r>
    </w:p>
    <w:p w14:paraId="236A2CC1" w14:textId="3FFE8896" w:rsidR="00E81F40" w:rsidRDefault="00C11134" w:rsidP="00E81F40">
      <w:pPr>
        <w:pStyle w:val="Numeracija"/>
        <w:numPr>
          <w:ilvl w:val="0"/>
          <w:numId w:val="0"/>
        </w:numPr>
        <w:ind w:left="360" w:hanging="360"/>
      </w:pPr>
      <w:r>
        <w:rPr>
          <w:noProof/>
        </w:rPr>
        <w:drawing>
          <wp:inline distT="0" distB="0" distL="0" distR="0" wp14:anchorId="22CAB331" wp14:editId="4DD03B3B">
            <wp:extent cx="6300470" cy="1279525"/>
            <wp:effectExtent l="0" t="0" r="5080" b="0"/>
            <wp:docPr id="190" name="Picture 19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Graphical user interface&#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00470" cy="1279525"/>
                    </a:xfrm>
                    <a:prstGeom prst="rect">
                      <a:avLst/>
                    </a:prstGeom>
                    <a:noFill/>
                    <a:ln>
                      <a:noFill/>
                    </a:ln>
                  </pic:spPr>
                </pic:pic>
              </a:graphicData>
            </a:graphic>
          </wp:inline>
        </w:drawing>
      </w:r>
    </w:p>
    <w:p w14:paraId="7E544EA1" w14:textId="77777777" w:rsidR="0032042F" w:rsidRDefault="0032042F" w:rsidP="00E81F40">
      <w:pPr>
        <w:pStyle w:val="Numeracija"/>
        <w:numPr>
          <w:ilvl w:val="0"/>
          <w:numId w:val="0"/>
        </w:numPr>
        <w:ind w:left="360" w:hanging="360"/>
      </w:pPr>
    </w:p>
    <w:p w14:paraId="0F4D909D" w14:textId="7FBFC8A5" w:rsidR="00E81F40" w:rsidRDefault="00CB5C87" w:rsidP="00110161">
      <w:pPr>
        <w:pStyle w:val="Numeracija"/>
        <w:numPr>
          <w:ilvl w:val="0"/>
          <w:numId w:val="20"/>
        </w:numPr>
      </w:pPr>
      <w:r>
        <w:t>Sutarties lange pasirenkamas skirtukas „Sutarties pakeitimai“. Sistema atidaro sutarties pakeitimų sąrašą.</w:t>
      </w:r>
    </w:p>
    <w:p w14:paraId="7B81612B" w14:textId="0D7DB1BF" w:rsidR="00CB5C87" w:rsidRDefault="00CB5C87" w:rsidP="00CB5C87">
      <w:pPr>
        <w:pStyle w:val="Numeracija"/>
        <w:numPr>
          <w:ilvl w:val="0"/>
          <w:numId w:val="0"/>
        </w:numPr>
        <w:ind w:left="360" w:hanging="360"/>
        <w:rPr>
          <w:i/>
          <w:iCs/>
        </w:rPr>
      </w:pPr>
      <w:r w:rsidRPr="00C746C7">
        <w:rPr>
          <w:i/>
          <w:iCs/>
        </w:rPr>
        <w:t xml:space="preserve">Pastaba: sutarties pakeitimas gali būti rengiamas tik tuo atveju, jei šiuo metu nėra </w:t>
      </w:r>
      <w:r w:rsidR="008D4760" w:rsidRPr="00C746C7">
        <w:rPr>
          <w:i/>
          <w:iCs/>
        </w:rPr>
        <w:t>derinamas kitas sutarties pakeitimas (</w:t>
      </w:r>
      <w:proofErr w:type="spellStart"/>
      <w:r w:rsidR="008D4760" w:rsidRPr="00C746C7">
        <w:rPr>
          <w:i/>
          <w:iCs/>
        </w:rPr>
        <w:t>t.y</w:t>
      </w:r>
      <w:proofErr w:type="spellEnd"/>
      <w:r w:rsidR="008D4760" w:rsidRPr="00C746C7">
        <w:rPr>
          <w:i/>
          <w:iCs/>
        </w:rPr>
        <w:t>.</w:t>
      </w:r>
      <w:r w:rsidR="00C746C7" w:rsidRPr="00C746C7">
        <w:rPr>
          <w:i/>
          <w:iCs/>
        </w:rPr>
        <w:t xml:space="preserve"> jei buvo rengti sutarties pakeitimai, jų</w:t>
      </w:r>
      <w:r w:rsidR="008D4760" w:rsidRPr="00C746C7">
        <w:rPr>
          <w:i/>
          <w:iCs/>
        </w:rPr>
        <w:t xml:space="preserve"> </w:t>
      </w:r>
      <w:r w:rsidR="00C746C7" w:rsidRPr="00C746C7">
        <w:rPr>
          <w:i/>
          <w:iCs/>
        </w:rPr>
        <w:t>sąraše visi esantys pakeitimai turi būsenas „Patvirtintas“ arba „Atmestas“</w:t>
      </w:r>
      <w:r w:rsidR="008D4760" w:rsidRPr="00C746C7">
        <w:rPr>
          <w:i/>
          <w:iCs/>
        </w:rPr>
        <w:t>)</w:t>
      </w:r>
      <w:r w:rsidR="00C746C7">
        <w:rPr>
          <w:i/>
          <w:iCs/>
        </w:rPr>
        <w:t>.</w:t>
      </w:r>
    </w:p>
    <w:p w14:paraId="2A189958" w14:textId="7FCC4F0F" w:rsidR="00C746C7" w:rsidRDefault="002962A1" w:rsidP="00CB5C87">
      <w:pPr>
        <w:pStyle w:val="Numeracija"/>
        <w:numPr>
          <w:ilvl w:val="0"/>
          <w:numId w:val="0"/>
        </w:numPr>
        <w:ind w:left="360" w:hanging="360"/>
        <w:rPr>
          <w:i/>
          <w:iCs/>
        </w:rPr>
      </w:pPr>
      <w:r w:rsidRPr="002962A1">
        <w:rPr>
          <w:i/>
          <w:iCs/>
          <w:noProof/>
        </w:rPr>
        <w:drawing>
          <wp:inline distT="0" distB="0" distL="0" distR="0" wp14:anchorId="5C01E337" wp14:editId="04CB9C3B">
            <wp:extent cx="6300470" cy="1667510"/>
            <wp:effectExtent l="0" t="0" r="5080" b="889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300470" cy="1667510"/>
                    </a:xfrm>
                    <a:prstGeom prst="rect">
                      <a:avLst/>
                    </a:prstGeom>
                  </pic:spPr>
                </pic:pic>
              </a:graphicData>
            </a:graphic>
          </wp:inline>
        </w:drawing>
      </w:r>
    </w:p>
    <w:p w14:paraId="2CAFE374" w14:textId="77777777" w:rsidR="0032042F" w:rsidRPr="00C746C7" w:rsidRDefault="0032042F" w:rsidP="00CB5C87">
      <w:pPr>
        <w:pStyle w:val="Numeracija"/>
        <w:numPr>
          <w:ilvl w:val="0"/>
          <w:numId w:val="0"/>
        </w:numPr>
        <w:ind w:left="360" w:hanging="360"/>
        <w:rPr>
          <w:i/>
          <w:iCs/>
        </w:rPr>
      </w:pPr>
    </w:p>
    <w:p w14:paraId="081098BA" w14:textId="029A5747" w:rsidR="00CB5C87" w:rsidRDefault="001127FD" w:rsidP="00110161">
      <w:pPr>
        <w:pStyle w:val="Numeracija"/>
        <w:numPr>
          <w:ilvl w:val="0"/>
          <w:numId w:val="20"/>
        </w:numPr>
      </w:pPr>
      <w:r>
        <w:t xml:space="preserve">Naudotojas sąrašo viršuje pasirenka </w:t>
      </w:r>
      <w:r w:rsidR="00026CEC">
        <w:t>koks pakeitimas bus inicijuojamas (mygtukai [Neesminis sutarties pakeitimas] arba [Esminis sutarties pakeitimas]).</w:t>
      </w:r>
    </w:p>
    <w:p w14:paraId="7612E7B3" w14:textId="6E74BE27" w:rsidR="00026CEC" w:rsidRPr="001110E6" w:rsidRDefault="00026CEC" w:rsidP="00026CEC">
      <w:pPr>
        <w:pStyle w:val="Numeracija"/>
        <w:numPr>
          <w:ilvl w:val="0"/>
          <w:numId w:val="0"/>
        </w:numPr>
        <w:ind w:left="360" w:hanging="360"/>
        <w:rPr>
          <w:i/>
          <w:iCs/>
        </w:rPr>
      </w:pPr>
      <w:r w:rsidRPr="001110E6">
        <w:rPr>
          <w:i/>
          <w:iCs/>
        </w:rPr>
        <w:t xml:space="preserve">Pastaba: </w:t>
      </w:r>
      <w:r w:rsidR="002173A2" w:rsidRPr="001110E6">
        <w:rPr>
          <w:i/>
          <w:iCs/>
        </w:rPr>
        <w:t>Kuriamas neesminis sutarties pakeitimas, jei vykdomi pakeitimai neįtakoja projekto biudžeto sumos</w:t>
      </w:r>
    </w:p>
    <w:p w14:paraId="0FAFE318" w14:textId="288BBF6F" w:rsidR="001110E6" w:rsidRDefault="00E41475" w:rsidP="00026CEC">
      <w:pPr>
        <w:pStyle w:val="Numeracija"/>
        <w:numPr>
          <w:ilvl w:val="0"/>
          <w:numId w:val="0"/>
        </w:numPr>
        <w:ind w:left="360" w:hanging="360"/>
      </w:pPr>
      <w:r>
        <w:rPr>
          <w:noProof/>
        </w:rPr>
        <w:lastRenderedPageBreak/>
        <w:drawing>
          <wp:inline distT="0" distB="0" distL="0" distR="0" wp14:anchorId="5996E131" wp14:editId="17C393A5">
            <wp:extent cx="5308098" cy="3895744"/>
            <wp:effectExtent l="0" t="0" r="6985" b="0"/>
            <wp:docPr id="192" name="Picture 19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Graphical user interface, text, application, email&#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09315" cy="3896637"/>
                    </a:xfrm>
                    <a:prstGeom prst="rect">
                      <a:avLst/>
                    </a:prstGeom>
                    <a:noFill/>
                    <a:ln>
                      <a:noFill/>
                    </a:ln>
                  </pic:spPr>
                </pic:pic>
              </a:graphicData>
            </a:graphic>
          </wp:inline>
        </w:drawing>
      </w:r>
    </w:p>
    <w:p w14:paraId="16EF5B4C" w14:textId="77777777" w:rsidR="0032042F" w:rsidRDefault="0032042F" w:rsidP="00026CEC">
      <w:pPr>
        <w:pStyle w:val="Numeracija"/>
        <w:numPr>
          <w:ilvl w:val="0"/>
          <w:numId w:val="0"/>
        </w:numPr>
        <w:ind w:left="360" w:hanging="360"/>
      </w:pPr>
    </w:p>
    <w:p w14:paraId="1602C05C" w14:textId="74BE93AF" w:rsidR="00026CEC" w:rsidRDefault="00D748E4" w:rsidP="00110161">
      <w:pPr>
        <w:pStyle w:val="Numeracija"/>
        <w:numPr>
          <w:ilvl w:val="0"/>
          <w:numId w:val="20"/>
        </w:numPr>
      </w:pPr>
      <w:r>
        <w:t xml:space="preserve">Pakeitimo lange naudotojas peržiūri aktualios </w:t>
      </w:r>
      <w:r w:rsidR="00027F0A">
        <w:t>projekto įgyvendinimo plano</w:t>
      </w:r>
      <w:r>
        <w:t xml:space="preserve"> informaciją bei ją koreguoja</w:t>
      </w:r>
      <w:r w:rsidR="00E81BE4">
        <w:t>. Korekcijos gali būti atliktos visuose p</w:t>
      </w:r>
      <w:r w:rsidR="0014735C">
        <w:t>rojekto įgyvendinimo plano</w:t>
      </w:r>
      <w:r w:rsidR="00E81BE4">
        <w:t xml:space="preserve"> skirtukuose, o atlikti pakeitimai bus išskirti kita spalva.</w:t>
      </w:r>
    </w:p>
    <w:p w14:paraId="2CA6D402" w14:textId="00781486" w:rsidR="00E81BE4" w:rsidRDefault="00847B92" w:rsidP="00110161">
      <w:pPr>
        <w:pStyle w:val="Numeracija"/>
        <w:numPr>
          <w:ilvl w:val="0"/>
          <w:numId w:val="20"/>
        </w:numPr>
      </w:pPr>
      <w:r>
        <w:t>Atlikęs norimus pakeitimus sutarties pakeitimo lange naudotojas paspaudžia mygtuką [Pateikti].</w:t>
      </w:r>
    </w:p>
    <w:p w14:paraId="1F7811A3" w14:textId="6BF5BECE" w:rsidR="00D00C2B" w:rsidRPr="00C92F25" w:rsidRDefault="00DF3839" w:rsidP="00DF3839">
      <w:pPr>
        <w:pStyle w:val="Numeracija"/>
        <w:numPr>
          <w:ilvl w:val="0"/>
          <w:numId w:val="0"/>
        </w:numPr>
        <w:ind w:left="360" w:hanging="360"/>
        <w:jc w:val="center"/>
      </w:pPr>
      <w:r>
        <w:rPr>
          <w:noProof/>
        </w:rPr>
        <w:drawing>
          <wp:inline distT="0" distB="0" distL="0" distR="0" wp14:anchorId="289DE382" wp14:editId="1072674F">
            <wp:extent cx="3664689" cy="2783025"/>
            <wp:effectExtent l="0" t="0" r="0" b="0"/>
            <wp:docPr id="193" name="Picture 19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Graphical user interface, application&#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64896" cy="2783182"/>
                    </a:xfrm>
                    <a:prstGeom prst="rect">
                      <a:avLst/>
                    </a:prstGeom>
                    <a:noFill/>
                    <a:ln>
                      <a:noFill/>
                    </a:ln>
                  </pic:spPr>
                </pic:pic>
              </a:graphicData>
            </a:graphic>
          </wp:inline>
        </w:drawing>
      </w:r>
    </w:p>
    <w:p w14:paraId="62CC4FB6" w14:textId="2D965004" w:rsidR="006E03B0" w:rsidRDefault="00EA6D37" w:rsidP="005944DD">
      <w:pPr>
        <w:pStyle w:val="Heading3"/>
      </w:pPr>
      <w:bookmarkStart w:id="48" w:name="_Toc172618898"/>
      <w:r>
        <w:t>P</w:t>
      </w:r>
      <w:r w:rsidR="006E03B0">
        <w:t>rojekto sutarties pakeitim</w:t>
      </w:r>
      <w:r>
        <w:t>o tikslinimas</w:t>
      </w:r>
      <w:bookmarkEnd w:id="48"/>
    </w:p>
    <w:p w14:paraId="5D7D7DF6" w14:textId="77777777" w:rsidR="00156AE0" w:rsidRDefault="00156AE0" w:rsidP="00E90260">
      <w:pPr>
        <w:ind w:firstLine="0"/>
      </w:pPr>
    </w:p>
    <w:p w14:paraId="6709EB5A" w14:textId="2FEEFB1F" w:rsidR="00E90260" w:rsidRDefault="00E90260" w:rsidP="00E90260">
      <w:pPr>
        <w:ind w:firstLine="0"/>
      </w:pPr>
      <w:r>
        <w:t>Jei pareiškėjas inicijavo projekto sutarties pakeitimą</w:t>
      </w:r>
      <w:r w:rsidR="00C35317">
        <w:t xml:space="preserve">, bet šis pakeitimas nebuvo patvirtintas ir turi būti koreguojamas, naudotojui apie tai bus pranešta informaciniu pranešimu. </w:t>
      </w:r>
      <w:r w:rsidR="0089404E">
        <w:t>Norėdamas pataisyti sutarties pakeitimą pagal gautas pastabas, naudotojas turi atlikti šiuos veiksmus:</w:t>
      </w:r>
    </w:p>
    <w:p w14:paraId="24316781" w14:textId="12D2798E" w:rsidR="0089404E" w:rsidRPr="008E660C" w:rsidRDefault="008E660C" w:rsidP="00E90260">
      <w:pPr>
        <w:ind w:firstLine="0"/>
        <w:rPr>
          <w:i/>
          <w:iCs/>
        </w:rPr>
      </w:pPr>
      <w:r w:rsidRPr="008E660C">
        <w:rPr>
          <w:i/>
          <w:iCs/>
        </w:rPr>
        <w:t>Pastaba: jei pareiškėjas gavo pranešimą, dėl sutarties pakeitimo atmetimo, pateiktas sutarties pakeitimas nebegali būti koreguojamas ir pakeitimas turi būti rengiamas iš naujo.</w:t>
      </w:r>
    </w:p>
    <w:p w14:paraId="4E5E37DB" w14:textId="7D2320B6" w:rsidR="000C13B5" w:rsidRDefault="000C13B5" w:rsidP="00110161">
      <w:pPr>
        <w:pStyle w:val="Numeracija"/>
        <w:numPr>
          <w:ilvl w:val="0"/>
          <w:numId w:val="23"/>
        </w:numPr>
      </w:pPr>
      <w:r>
        <w:t>Pagrindiniame sistemos meniu pasirenkama nuoroda „Projektai“ ir atsidariusiame sąraše prie projekto, kurio sutarties pakeitimas turi būti tikslinamas, paspaudžiamas redagavimo mygtukas.</w:t>
      </w:r>
    </w:p>
    <w:p w14:paraId="6186EA47" w14:textId="6F1F8630" w:rsidR="000C13B5" w:rsidRDefault="00FF5FEA" w:rsidP="006374ED">
      <w:pPr>
        <w:pStyle w:val="Numeracija"/>
        <w:numPr>
          <w:ilvl w:val="0"/>
          <w:numId w:val="0"/>
        </w:numPr>
        <w:jc w:val="center"/>
      </w:pPr>
      <w:r>
        <w:rPr>
          <w:noProof/>
        </w:rPr>
        <w:lastRenderedPageBreak/>
        <w:drawing>
          <wp:inline distT="0" distB="0" distL="0" distR="0" wp14:anchorId="6DAF3573" wp14:editId="2A936C5A">
            <wp:extent cx="6354571" cy="4210335"/>
            <wp:effectExtent l="0" t="0" r="8255" b="0"/>
            <wp:docPr id="1662048373" name="Picture 166204837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3605" name="Picture 1" descr="A screenshot of a computer&#10;&#10;Description automatically generated"/>
                    <pic:cNvPicPr/>
                  </pic:nvPicPr>
                  <pic:blipFill>
                    <a:blip r:embed="rId73"/>
                    <a:stretch>
                      <a:fillRect/>
                    </a:stretch>
                  </pic:blipFill>
                  <pic:spPr>
                    <a:xfrm>
                      <a:off x="0" y="0"/>
                      <a:ext cx="6361872" cy="4215172"/>
                    </a:xfrm>
                    <a:prstGeom prst="rect">
                      <a:avLst/>
                    </a:prstGeom>
                  </pic:spPr>
                </pic:pic>
              </a:graphicData>
            </a:graphic>
          </wp:inline>
        </w:drawing>
      </w:r>
    </w:p>
    <w:p w14:paraId="0FD68A46" w14:textId="7A886851" w:rsidR="000C13B5" w:rsidRDefault="000C13B5" w:rsidP="00110161">
      <w:pPr>
        <w:pStyle w:val="Numeracija"/>
        <w:numPr>
          <w:ilvl w:val="0"/>
          <w:numId w:val="20"/>
        </w:numPr>
      </w:pPr>
      <w:r>
        <w:t>Projekto formos meniu pasirenkama</w:t>
      </w:r>
      <w:r w:rsidR="00EA6D37">
        <w:t>s</w:t>
      </w:r>
      <w:r>
        <w:t xml:space="preserve"> </w:t>
      </w:r>
      <w:r w:rsidR="00EA6D37">
        <w:t xml:space="preserve">skirtukas </w:t>
      </w:r>
      <w:r>
        <w:t>„Sutartis“.</w:t>
      </w:r>
    </w:p>
    <w:p w14:paraId="3066198B" w14:textId="1AC0988A" w:rsidR="000C13B5" w:rsidRDefault="008C1D8C" w:rsidP="006374ED">
      <w:pPr>
        <w:pStyle w:val="Numeracija"/>
        <w:numPr>
          <w:ilvl w:val="0"/>
          <w:numId w:val="0"/>
        </w:numPr>
        <w:ind w:left="360" w:hanging="360"/>
        <w:jc w:val="center"/>
      </w:pPr>
      <w:r>
        <w:rPr>
          <w:noProof/>
        </w:rPr>
        <w:drawing>
          <wp:inline distT="0" distB="0" distL="0" distR="0" wp14:anchorId="650E2F10" wp14:editId="4D91CF8C">
            <wp:extent cx="5900161" cy="1198229"/>
            <wp:effectExtent l="0" t="0" r="5715" b="2540"/>
            <wp:docPr id="195" name="Picture 19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Graphical user interface&#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21518" cy="1202566"/>
                    </a:xfrm>
                    <a:prstGeom prst="rect">
                      <a:avLst/>
                    </a:prstGeom>
                    <a:noFill/>
                    <a:ln>
                      <a:noFill/>
                    </a:ln>
                  </pic:spPr>
                </pic:pic>
              </a:graphicData>
            </a:graphic>
          </wp:inline>
        </w:drawing>
      </w:r>
    </w:p>
    <w:p w14:paraId="7E442659" w14:textId="7252D3FE" w:rsidR="000C13B5" w:rsidRPr="000C13B5" w:rsidRDefault="000C13B5" w:rsidP="00110161">
      <w:pPr>
        <w:pStyle w:val="Numeracija"/>
        <w:numPr>
          <w:ilvl w:val="0"/>
          <w:numId w:val="20"/>
        </w:numPr>
      </w:pPr>
      <w:r>
        <w:t>Sutarties lange pasirenkamas skirtukas „Sutarties pakeitimai“. Sistema atidaro sutarties pakeitimų sąrašą.</w:t>
      </w:r>
    </w:p>
    <w:p w14:paraId="178032B3" w14:textId="69C40E46" w:rsidR="000C13B5" w:rsidRDefault="006A560F" w:rsidP="000C13B5">
      <w:pPr>
        <w:pStyle w:val="Numeracija"/>
        <w:numPr>
          <w:ilvl w:val="0"/>
          <w:numId w:val="0"/>
        </w:numPr>
        <w:ind w:left="360" w:hanging="360"/>
        <w:rPr>
          <w:i/>
          <w:iCs/>
        </w:rPr>
      </w:pPr>
      <w:r w:rsidRPr="002962A1">
        <w:rPr>
          <w:i/>
          <w:iCs/>
          <w:noProof/>
        </w:rPr>
        <w:drawing>
          <wp:inline distT="0" distB="0" distL="0" distR="0" wp14:anchorId="2164822D" wp14:editId="78B33D0C">
            <wp:extent cx="5945628" cy="1573596"/>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53480" cy="1575674"/>
                    </a:xfrm>
                    <a:prstGeom prst="rect">
                      <a:avLst/>
                    </a:prstGeom>
                  </pic:spPr>
                </pic:pic>
              </a:graphicData>
            </a:graphic>
          </wp:inline>
        </w:drawing>
      </w:r>
    </w:p>
    <w:p w14:paraId="2C25B500" w14:textId="77777777" w:rsidR="000C13B5" w:rsidRPr="00C746C7" w:rsidRDefault="000C13B5" w:rsidP="000C13B5">
      <w:pPr>
        <w:pStyle w:val="Numeracija"/>
        <w:numPr>
          <w:ilvl w:val="0"/>
          <w:numId w:val="0"/>
        </w:numPr>
        <w:ind w:left="360" w:hanging="360"/>
        <w:rPr>
          <w:i/>
          <w:iCs/>
        </w:rPr>
      </w:pPr>
    </w:p>
    <w:p w14:paraId="2F8DF6A8" w14:textId="587DA7E8" w:rsidR="008E660C" w:rsidRDefault="000C13B5" w:rsidP="00110161">
      <w:pPr>
        <w:pStyle w:val="Numeracija"/>
        <w:numPr>
          <w:ilvl w:val="0"/>
          <w:numId w:val="20"/>
        </w:numPr>
      </w:pPr>
      <w:r>
        <w:t xml:space="preserve">Naudotojas pasirenka </w:t>
      </w:r>
      <w:r w:rsidR="00134AD1">
        <w:t>sutarties pakeitimą, kurio būsena „Grąžintas tikslinimui“ ir prie jo paspaudžia redagavimo mygtuką.</w:t>
      </w:r>
    </w:p>
    <w:p w14:paraId="679F5E3F" w14:textId="1011195B" w:rsidR="00134AD1" w:rsidRDefault="00134AD1" w:rsidP="00110161">
      <w:pPr>
        <w:pStyle w:val="Numeracija"/>
        <w:numPr>
          <w:ilvl w:val="0"/>
          <w:numId w:val="20"/>
        </w:numPr>
      </w:pPr>
      <w:r>
        <w:t xml:space="preserve">Sutarties pakeitimo lange naudotojas pasirenka </w:t>
      </w:r>
      <w:r w:rsidR="003A66CF">
        <w:t>skiltį „Sutarties pakeitimo dokumentai“ ir atsidariusiame sąraše gali atsisiųsti ir peržiūrėti pateiktų pastabų dokumentą.</w:t>
      </w:r>
    </w:p>
    <w:p w14:paraId="7B068216" w14:textId="42BBB758" w:rsidR="00D64433" w:rsidRDefault="00D64433" w:rsidP="00110161">
      <w:pPr>
        <w:pStyle w:val="Numeracija"/>
        <w:numPr>
          <w:ilvl w:val="0"/>
          <w:numId w:val="20"/>
        </w:numPr>
      </w:pPr>
      <w:r>
        <w:t>Pagal gautas pastabas naudotojas koreguoja sutarties pakeitimo formą</w:t>
      </w:r>
      <w:r w:rsidR="006C6063">
        <w:t>.</w:t>
      </w:r>
    </w:p>
    <w:p w14:paraId="609B5E5B" w14:textId="45868965" w:rsidR="00A44168" w:rsidRPr="00C92F25" w:rsidRDefault="006C6063" w:rsidP="00110161">
      <w:pPr>
        <w:pStyle w:val="Numeracija"/>
        <w:numPr>
          <w:ilvl w:val="0"/>
          <w:numId w:val="20"/>
        </w:numPr>
      </w:pPr>
      <w:r>
        <w:t>Atlikęs reikiamus pakeitimus, naudotojas paspaudžia mygtuką [Pateikti</w:t>
      </w:r>
      <w:r w:rsidR="005154F7">
        <w:t xml:space="preserve"> derinimui</w:t>
      </w:r>
      <w:r>
        <w:t>].</w:t>
      </w:r>
      <w:r w:rsidR="00A44168" w:rsidRPr="00A44168">
        <w:t xml:space="preserve"> </w:t>
      </w:r>
    </w:p>
    <w:p w14:paraId="2B3E5F15" w14:textId="3C272526" w:rsidR="008E660C" w:rsidRDefault="008E660C" w:rsidP="005944DD">
      <w:pPr>
        <w:pStyle w:val="Numeracija"/>
        <w:numPr>
          <w:ilvl w:val="0"/>
          <w:numId w:val="0"/>
        </w:numPr>
      </w:pPr>
    </w:p>
    <w:p w14:paraId="19A2EF25" w14:textId="77777777" w:rsidR="0066118C" w:rsidRDefault="0066118C" w:rsidP="00A67DEF">
      <w:pPr>
        <w:pStyle w:val="Heading2"/>
      </w:pPr>
      <w:bookmarkStart w:id="49" w:name="_Toc77085379"/>
      <w:bookmarkStart w:id="50" w:name="_Toc172618899"/>
      <w:r>
        <w:lastRenderedPageBreak/>
        <w:t>Pirkimų planas</w:t>
      </w:r>
      <w:bookmarkEnd w:id="49"/>
      <w:bookmarkEnd w:id="50"/>
    </w:p>
    <w:p w14:paraId="1ABD2F97" w14:textId="77777777" w:rsidR="0066118C" w:rsidRDefault="0066118C" w:rsidP="0066118C">
      <w:pPr>
        <w:pStyle w:val="Heading3"/>
      </w:pPr>
      <w:bookmarkStart w:id="51" w:name="_Toc77085380"/>
      <w:bookmarkStart w:id="52" w:name="_Toc172618900"/>
      <w:r>
        <w:t>Pirkimų plano teikimas derinimui</w:t>
      </w:r>
      <w:bookmarkEnd w:id="51"/>
      <w:bookmarkEnd w:id="52"/>
    </w:p>
    <w:p w14:paraId="66D782D4" w14:textId="77777777" w:rsidR="0066118C" w:rsidRDefault="0066118C" w:rsidP="0066118C">
      <w:r>
        <w:t>DMS sistemoje parengtas pirkimų planas gali būti pateiktas derinimui:</w:t>
      </w:r>
    </w:p>
    <w:p w14:paraId="749B3D7C" w14:textId="0F027769" w:rsidR="0066118C" w:rsidRDefault="0066118C" w:rsidP="00110161">
      <w:pPr>
        <w:pStyle w:val="Numeracija"/>
        <w:numPr>
          <w:ilvl w:val="0"/>
          <w:numId w:val="33"/>
        </w:numPr>
      </w:pPr>
      <w:r>
        <w:t>Jei pirkimų plane buvo įvykdyti pakeitimai, kurie turi būti suderinti su CPVA, prie pirkimų plano būsenos rodomas pranešimas:</w:t>
      </w:r>
    </w:p>
    <w:p w14:paraId="0EE13E79" w14:textId="075209DD" w:rsidR="00A112EA" w:rsidRDefault="00A112EA" w:rsidP="0066118C">
      <w:pPr>
        <w:pStyle w:val="Numeracija"/>
        <w:numPr>
          <w:ilvl w:val="0"/>
          <w:numId w:val="0"/>
        </w:numPr>
        <w:ind w:left="360"/>
      </w:pPr>
      <w:r>
        <w:rPr>
          <w:noProof/>
        </w:rPr>
        <w:drawing>
          <wp:inline distT="0" distB="0" distL="0" distR="0" wp14:anchorId="74731F58" wp14:editId="2A764F0E">
            <wp:extent cx="5568950" cy="2727786"/>
            <wp:effectExtent l="0" t="0" r="0" b="0"/>
            <wp:docPr id="20" name="Picture 2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graphical user interface&#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70249" cy="2728422"/>
                    </a:xfrm>
                    <a:prstGeom prst="rect">
                      <a:avLst/>
                    </a:prstGeom>
                    <a:noFill/>
                    <a:ln>
                      <a:noFill/>
                    </a:ln>
                  </pic:spPr>
                </pic:pic>
              </a:graphicData>
            </a:graphic>
          </wp:inline>
        </w:drawing>
      </w:r>
    </w:p>
    <w:p w14:paraId="4E779E97" w14:textId="76C6B1CB" w:rsidR="0066118C" w:rsidRDefault="6C070BAF" w:rsidP="00B705A8">
      <w:pPr>
        <w:pStyle w:val="Numeracija"/>
      </w:pPr>
      <w:r>
        <w:t>Norint pateikti pirkimų planą derinimui, paspaudžiamas mygtukas:</w:t>
      </w:r>
    </w:p>
    <w:p w14:paraId="0EAF4BAE" w14:textId="532AE582" w:rsidR="00A24B7D" w:rsidRDefault="00B705A8" w:rsidP="0066118C">
      <w:pPr>
        <w:pStyle w:val="Numeracija"/>
        <w:numPr>
          <w:ilvl w:val="0"/>
          <w:numId w:val="0"/>
        </w:numPr>
        <w:ind w:left="360"/>
      </w:pPr>
      <w:r>
        <w:rPr>
          <w:noProof/>
        </w:rPr>
        <w:drawing>
          <wp:inline distT="0" distB="0" distL="0" distR="0" wp14:anchorId="30E6633C" wp14:editId="649F1F8C">
            <wp:extent cx="6300470" cy="2366010"/>
            <wp:effectExtent l="0" t="0" r="5080"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00470" cy="2366010"/>
                    </a:xfrm>
                    <a:prstGeom prst="rect">
                      <a:avLst/>
                    </a:prstGeom>
                    <a:noFill/>
                    <a:ln>
                      <a:noFill/>
                    </a:ln>
                  </pic:spPr>
                </pic:pic>
              </a:graphicData>
            </a:graphic>
          </wp:inline>
        </w:drawing>
      </w:r>
    </w:p>
    <w:p w14:paraId="5E0BD53B" w14:textId="77777777" w:rsidR="0066118C" w:rsidRPr="005A0699" w:rsidRDefault="6C070BAF" w:rsidP="004676E3">
      <w:pPr>
        <w:pStyle w:val="Numeracija"/>
      </w:pPr>
      <w:r>
        <w:t>Patvirtinama, kad veiksmas atliekamas prisijungusio naudotojo vardu.</w:t>
      </w:r>
    </w:p>
    <w:p w14:paraId="07002921" w14:textId="77777777" w:rsidR="0066118C" w:rsidRDefault="0066118C" w:rsidP="0066118C">
      <w:pPr>
        <w:pStyle w:val="Heading3"/>
      </w:pPr>
      <w:bookmarkStart w:id="53" w:name="_Toc77085381"/>
      <w:bookmarkStart w:id="54" w:name="_Toc172618901"/>
      <w:r>
        <w:t>Pastabų pirkimų planui peržiūrėjimas</w:t>
      </w:r>
      <w:bookmarkEnd w:id="53"/>
      <w:bookmarkEnd w:id="54"/>
    </w:p>
    <w:p w14:paraId="2C3691A9" w14:textId="77777777" w:rsidR="0066118C" w:rsidRDefault="0066118C" w:rsidP="0066118C">
      <w:r>
        <w:t>Jei pateiktam pirkimų planui buvo gautos pastabos, jas peržiūrėti galima vykdant šiuos žingsnius:</w:t>
      </w:r>
    </w:p>
    <w:p w14:paraId="447EBC7D" w14:textId="77777777" w:rsidR="0066118C" w:rsidRDefault="0066118C" w:rsidP="00110161">
      <w:pPr>
        <w:pStyle w:val="Numeracija"/>
        <w:numPr>
          <w:ilvl w:val="0"/>
          <w:numId w:val="34"/>
        </w:numPr>
      </w:pPr>
      <w:r>
        <w:t>Pagrindiniame DMS sistemos meniu pasirenkama „Projektai“;</w:t>
      </w:r>
    </w:p>
    <w:p w14:paraId="4D11D4D0" w14:textId="77777777" w:rsidR="0066118C" w:rsidRDefault="6C070BAF" w:rsidP="004676E3">
      <w:pPr>
        <w:pStyle w:val="Numeracija"/>
      </w:pPr>
      <w:r>
        <w:t>Prie pasirinkto projekto spaudžiamas redagavimo mygtukas;</w:t>
      </w:r>
    </w:p>
    <w:p w14:paraId="401DFB64" w14:textId="77777777" w:rsidR="0066118C" w:rsidRDefault="6C070BAF" w:rsidP="004676E3">
      <w:pPr>
        <w:pStyle w:val="Numeracija"/>
      </w:pPr>
      <w:r>
        <w:t>Atidaromas skirtukas „Pirkimai“;</w:t>
      </w:r>
    </w:p>
    <w:p w14:paraId="20A74DB2" w14:textId="7388B017" w:rsidR="00812E96" w:rsidRDefault="6C070BAF" w:rsidP="001A3E3E">
      <w:pPr>
        <w:pStyle w:val="Numeracija"/>
      </w:pPr>
      <w:r>
        <w:t xml:space="preserve">Paspaudžiamas mygtukas [Peržiūrėti </w:t>
      </w:r>
      <w:r w:rsidR="708E1F1E">
        <w:t xml:space="preserve">bendrą </w:t>
      </w:r>
      <w:r>
        <w:t>pastabą] (peržiūrima bendra pastaba visam pirkimų planui);</w:t>
      </w:r>
    </w:p>
    <w:p w14:paraId="539FE1DB" w14:textId="2B713C80" w:rsidR="008933E1" w:rsidRDefault="008933E1" w:rsidP="00812E96">
      <w:pPr>
        <w:pStyle w:val="Numeracija"/>
        <w:numPr>
          <w:ilvl w:val="0"/>
          <w:numId w:val="0"/>
        </w:numPr>
        <w:ind w:left="360"/>
      </w:pPr>
      <w:r>
        <w:rPr>
          <w:noProof/>
        </w:rPr>
        <w:lastRenderedPageBreak/>
        <w:drawing>
          <wp:inline distT="0" distB="0" distL="0" distR="0" wp14:anchorId="325E4362" wp14:editId="0992001C">
            <wp:extent cx="6149395" cy="2591274"/>
            <wp:effectExtent l="0" t="0" r="3810" b="0"/>
            <wp:docPr id="26" name="Picture 2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 email&#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58578" cy="2595144"/>
                    </a:xfrm>
                    <a:prstGeom prst="rect">
                      <a:avLst/>
                    </a:prstGeom>
                    <a:noFill/>
                    <a:ln>
                      <a:noFill/>
                    </a:ln>
                  </pic:spPr>
                </pic:pic>
              </a:graphicData>
            </a:graphic>
          </wp:inline>
        </w:drawing>
      </w:r>
    </w:p>
    <w:p w14:paraId="3F851AC9" w14:textId="527A7320" w:rsidR="0066118C" w:rsidRDefault="6C070BAF" w:rsidP="00E21228">
      <w:pPr>
        <w:pStyle w:val="Numeracija"/>
      </w:pPr>
      <w:r>
        <w:t>Jei pastaba pateikta konkrečiam pirkimui, prie jo eilutės bus matomas šauktukas. Atidaromas pirkimas, prie kurio rodomas šauktukas:</w:t>
      </w:r>
    </w:p>
    <w:p w14:paraId="66B5B307" w14:textId="48368BA5" w:rsidR="00E21228" w:rsidRDefault="00E21228" w:rsidP="0066118C">
      <w:pPr>
        <w:pStyle w:val="Numeracija"/>
        <w:numPr>
          <w:ilvl w:val="0"/>
          <w:numId w:val="0"/>
        </w:numPr>
        <w:ind w:left="360" w:hanging="360"/>
      </w:pPr>
      <w:r>
        <w:rPr>
          <w:noProof/>
        </w:rPr>
        <w:drawing>
          <wp:inline distT="0" distB="0" distL="0" distR="0" wp14:anchorId="3CEAC948" wp14:editId="4147AD0D">
            <wp:extent cx="6300470" cy="1697355"/>
            <wp:effectExtent l="0" t="0" r="5080" b="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00470" cy="1697355"/>
                    </a:xfrm>
                    <a:prstGeom prst="rect">
                      <a:avLst/>
                    </a:prstGeom>
                    <a:noFill/>
                    <a:ln>
                      <a:noFill/>
                    </a:ln>
                  </pic:spPr>
                </pic:pic>
              </a:graphicData>
            </a:graphic>
          </wp:inline>
        </w:drawing>
      </w:r>
    </w:p>
    <w:p w14:paraId="70616DDA" w14:textId="77777777" w:rsidR="0066118C" w:rsidRDefault="6C070BAF" w:rsidP="004676E3">
      <w:pPr>
        <w:pStyle w:val="Numeracija"/>
      </w:pPr>
      <w:r>
        <w:t>Atidaromas skirtukas „Pastabos“;</w:t>
      </w:r>
    </w:p>
    <w:p w14:paraId="64C0466B" w14:textId="0603DE6E" w:rsidR="0066118C" w:rsidRDefault="00DE0A12" w:rsidP="00DE0A12">
      <w:pPr>
        <w:pStyle w:val="Numeracija"/>
        <w:numPr>
          <w:ilvl w:val="0"/>
          <w:numId w:val="0"/>
        </w:numPr>
      </w:pPr>
      <w:r>
        <w:rPr>
          <w:noProof/>
        </w:rPr>
        <w:drawing>
          <wp:inline distT="0" distB="0" distL="0" distR="0" wp14:anchorId="695CE9B0" wp14:editId="5D78CC38">
            <wp:extent cx="6300470" cy="1816100"/>
            <wp:effectExtent l="0" t="0" r="5080" b="0"/>
            <wp:docPr id="28" name="Picture 2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 application&#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300470" cy="1816100"/>
                    </a:xfrm>
                    <a:prstGeom prst="rect">
                      <a:avLst/>
                    </a:prstGeom>
                    <a:noFill/>
                    <a:ln>
                      <a:noFill/>
                    </a:ln>
                  </pic:spPr>
                </pic:pic>
              </a:graphicData>
            </a:graphic>
          </wp:inline>
        </w:drawing>
      </w:r>
    </w:p>
    <w:p w14:paraId="40CB5276" w14:textId="77777777" w:rsidR="00DE0A12" w:rsidRDefault="00DE0A12" w:rsidP="0066118C">
      <w:pPr>
        <w:pStyle w:val="Numeracija"/>
        <w:numPr>
          <w:ilvl w:val="0"/>
          <w:numId w:val="0"/>
        </w:numPr>
        <w:ind w:left="360" w:hanging="360"/>
      </w:pPr>
    </w:p>
    <w:p w14:paraId="3F5A6B63" w14:textId="77777777" w:rsidR="0066118C" w:rsidRDefault="6C070BAF" w:rsidP="004676E3">
      <w:pPr>
        <w:pStyle w:val="Numeracija"/>
      </w:pPr>
      <w:r>
        <w:t>Peržiūrima pastaba.</w:t>
      </w:r>
    </w:p>
    <w:p w14:paraId="0AD679C1" w14:textId="77777777" w:rsidR="0066118C" w:rsidRPr="00D14F79" w:rsidRDefault="0066118C" w:rsidP="0066118C"/>
    <w:p w14:paraId="61098AD9" w14:textId="77777777" w:rsidR="0066118C" w:rsidRDefault="0066118C" w:rsidP="0066118C">
      <w:pPr>
        <w:pStyle w:val="Heading3"/>
      </w:pPr>
      <w:bookmarkStart w:id="55" w:name="_Toc77085382"/>
      <w:bookmarkStart w:id="56" w:name="_Toc172618902"/>
      <w:r>
        <w:t>Naujo pirkimo registravimas</w:t>
      </w:r>
      <w:bookmarkEnd w:id="55"/>
      <w:bookmarkEnd w:id="56"/>
    </w:p>
    <w:p w14:paraId="46208757" w14:textId="77777777" w:rsidR="0066118C" w:rsidRDefault="0066118C" w:rsidP="0066118C">
      <w:r>
        <w:t>Naujas pirkimas projekte užregistruojamas vykdant šiuos veiksmus:</w:t>
      </w:r>
    </w:p>
    <w:p w14:paraId="68F4ECA5" w14:textId="77777777" w:rsidR="0066118C" w:rsidRDefault="0066118C" w:rsidP="00110161">
      <w:pPr>
        <w:pStyle w:val="Numeracija"/>
        <w:numPr>
          <w:ilvl w:val="0"/>
          <w:numId w:val="35"/>
        </w:numPr>
      </w:pPr>
      <w:r>
        <w:t>Pagrindiniame DMS sistemos meniu pasirenkama „Projektai“;</w:t>
      </w:r>
    </w:p>
    <w:p w14:paraId="17276031" w14:textId="77777777" w:rsidR="0066118C" w:rsidRDefault="6C070BAF" w:rsidP="004676E3">
      <w:pPr>
        <w:pStyle w:val="Numeracija"/>
      </w:pPr>
      <w:r>
        <w:t>Prie pasirinkto projekto spaudžiamas redagavimo mygtukas;</w:t>
      </w:r>
    </w:p>
    <w:p w14:paraId="5CA20101" w14:textId="77777777" w:rsidR="0066118C" w:rsidRDefault="6C070BAF" w:rsidP="004676E3">
      <w:pPr>
        <w:pStyle w:val="Numeracija"/>
      </w:pPr>
      <w:r>
        <w:t>Atidaromas skirtukas „Pirkimai“;</w:t>
      </w:r>
    </w:p>
    <w:p w14:paraId="7466A6E9" w14:textId="415EFB72" w:rsidR="0066118C" w:rsidRDefault="6C070BAF" w:rsidP="00EA5EE5">
      <w:pPr>
        <w:pStyle w:val="Numeracija"/>
      </w:pPr>
      <w:r>
        <w:t>Paspaudžiamas mygtukas [Registruoti naują];</w:t>
      </w:r>
    </w:p>
    <w:p w14:paraId="78D14277" w14:textId="44CCAA1A" w:rsidR="00EA5EE5" w:rsidRDefault="00EA5EE5" w:rsidP="0066118C">
      <w:pPr>
        <w:ind w:firstLine="0"/>
      </w:pPr>
      <w:r>
        <w:rPr>
          <w:noProof/>
        </w:rPr>
        <w:lastRenderedPageBreak/>
        <w:drawing>
          <wp:inline distT="0" distB="0" distL="0" distR="0" wp14:anchorId="2033932D" wp14:editId="7E5FC126">
            <wp:extent cx="6300470" cy="2312035"/>
            <wp:effectExtent l="0" t="0" r="5080" b="0"/>
            <wp:docPr id="2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00470" cy="2312035"/>
                    </a:xfrm>
                    <a:prstGeom prst="rect">
                      <a:avLst/>
                    </a:prstGeom>
                    <a:noFill/>
                    <a:ln>
                      <a:noFill/>
                    </a:ln>
                  </pic:spPr>
                </pic:pic>
              </a:graphicData>
            </a:graphic>
          </wp:inline>
        </w:drawing>
      </w:r>
    </w:p>
    <w:p w14:paraId="211E26CB" w14:textId="77777777" w:rsidR="0066118C" w:rsidRPr="00E60FA7" w:rsidRDefault="6C070BAF" w:rsidP="004676E3">
      <w:pPr>
        <w:pStyle w:val="Numeracija"/>
      </w:pPr>
      <w:r>
        <w:t>Atsidariusiame lange įvedama ir išsaugoma pirkimo informacija.</w:t>
      </w:r>
    </w:p>
    <w:p w14:paraId="1CC2EDD3" w14:textId="77777777" w:rsidR="0066118C" w:rsidRDefault="0066118C" w:rsidP="0066118C">
      <w:pPr>
        <w:pStyle w:val="Heading3"/>
      </w:pPr>
      <w:bookmarkStart w:id="57" w:name="_Toc77085383"/>
      <w:bookmarkStart w:id="58" w:name="_Toc172618903"/>
      <w:r>
        <w:t>Sutarties su tiekėju kūrimas</w:t>
      </w:r>
      <w:bookmarkEnd w:id="57"/>
      <w:bookmarkEnd w:id="58"/>
    </w:p>
    <w:p w14:paraId="7D2A7457" w14:textId="77777777" w:rsidR="0066118C" w:rsidRDefault="0066118C" w:rsidP="0066118C">
      <w:pPr>
        <w:pStyle w:val="Heading4"/>
      </w:pPr>
      <w:bookmarkStart w:id="59" w:name="_Toc77085384"/>
      <w:bookmarkStart w:id="60" w:name="_Toc172618904"/>
      <w:r>
        <w:t>Naujos sutarties su tiekėju registravimas pirkime</w:t>
      </w:r>
      <w:bookmarkEnd w:id="59"/>
      <w:bookmarkEnd w:id="60"/>
    </w:p>
    <w:p w14:paraId="60BE32C0" w14:textId="77777777" w:rsidR="0066118C" w:rsidRDefault="0066118C" w:rsidP="0066118C">
      <w:r>
        <w:t>Norint užregistruoti sutartį su tiekėju vykdomi žingsniai:</w:t>
      </w:r>
    </w:p>
    <w:p w14:paraId="7BADE768" w14:textId="77777777" w:rsidR="0066118C" w:rsidRDefault="0066118C" w:rsidP="00110161">
      <w:pPr>
        <w:pStyle w:val="Numeracija"/>
        <w:numPr>
          <w:ilvl w:val="0"/>
          <w:numId w:val="36"/>
        </w:numPr>
      </w:pPr>
      <w:r>
        <w:t>Pagrindiniame DMS sistemos meniu pasirenkama „Projektai“;</w:t>
      </w:r>
    </w:p>
    <w:p w14:paraId="5993840E" w14:textId="77777777" w:rsidR="0066118C" w:rsidRDefault="6C070BAF" w:rsidP="004676E3">
      <w:pPr>
        <w:pStyle w:val="Numeracija"/>
      </w:pPr>
      <w:r>
        <w:t>Prie pasirinkto projekto spaudžiamas redagavimo mygtukas;</w:t>
      </w:r>
    </w:p>
    <w:p w14:paraId="0B3DEFEB" w14:textId="77777777" w:rsidR="0066118C" w:rsidRDefault="6C070BAF" w:rsidP="004676E3">
      <w:pPr>
        <w:pStyle w:val="Numeracija"/>
      </w:pPr>
      <w:r>
        <w:t>Atidaromas skirtukas „Pirkimai“;</w:t>
      </w:r>
    </w:p>
    <w:p w14:paraId="6229D440" w14:textId="77777777" w:rsidR="0066118C" w:rsidRDefault="6C070BAF" w:rsidP="004676E3">
      <w:pPr>
        <w:pStyle w:val="Numeracija"/>
      </w:pPr>
      <w:r>
        <w:t>Atidaromas pasirinktas pirkimas;</w:t>
      </w:r>
    </w:p>
    <w:p w14:paraId="79C078D5" w14:textId="77777777" w:rsidR="0066118C" w:rsidRDefault="6C070BAF" w:rsidP="004676E3">
      <w:pPr>
        <w:pStyle w:val="Numeracija"/>
      </w:pPr>
      <w:r>
        <w:t>Pirkimo lange pasirenkamas skirtukas „Sutartys“</w:t>
      </w:r>
    </w:p>
    <w:p w14:paraId="5D4C2577" w14:textId="67A5E21A" w:rsidR="0066118C" w:rsidRDefault="6C070BAF" w:rsidP="00156FEB">
      <w:pPr>
        <w:pStyle w:val="Numeracija"/>
      </w:pPr>
      <w:r>
        <w:t>Paspaudžiamas mygtukas [Registruoti naują];</w:t>
      </w:r>
    </w:p>
    <w:p w14:paraId="38418E4A" w14:textId="56096DF4" w:rsidR="00087D3D" w:rsidRDefault="00156FEB" w:rsidP="0066118C">
      <w:pPr>
        <w:pStyle w:val="Numeracija"/>
        <w:numPr>
          <w:ilvl w:val="0"/>
          <w:numId w:val="0"/>
        </w:numPr>
        <w:ind w:left="360" w:hanging="360"/>
      </w:pPr>
      <w:r>
        <w:rPr>
          <w:noProof/>
        </w:rPr>
        <w:drawing>
          <wp:inline distT="0" distB="0" distL="0" distR="0" wp14:anchorId="7BE3DA4F" wp14:editId="3684A9FE">
            <wp:extent cx="6300470" cy="2098040"/>
            <wp:effectExtent l="0" t="0" r="5080" b="0"/>
            <wp:docPr id="30" name="Picture 3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 email&#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300470" cy="2098040"/>
                    </a:xfrm>
                    <a:prstGeom prst="rect">
                      <a:avLst/>
                    </a:prstGeom>
                    <a:noFill/>
                    <a:ln>
                      <a:noFill/>
                    </a:ln>
                  </pic:spPr>
                </pic:pic>
              </a:graphicData>
            </a:graphic>
          </wp:inline>
        </w:drawing>
      </w:r>
    </w:p>
    <w:p w14:paraId="4D462730" w14:textId="77777777" w:rsidR="0066118C" w:rsidRDefault="6C070BAF" w:rsidP="004676E3">
      <w:pPr>
        <w:pStyle w:val="Numeracija"/>
      </w:pPr>
      <w:r>
        <w:t>Įvedama ir išsaugoma informacija.</w:t>
      </w:r>
    </w:p>
    <w:p w14:paraId="175A37EE" w14:textId="77777777" w:rsidR="0066118C" w:rsidRDefault="0066118C" w:rsidP="0066118C"/>
    <w:p w14:paraId="7B20509E" w14:textId="77777777" w:rsidR="0066118C" w:rsidRDefault="0066118C" w:rsidP="0066118C">
      <w:pPr>
        <w:pStyle w:val="Heading4"/>
      </w:pPr>
      <w:bookmarkStart w:id="61" w:name="_Toc77085385"/>
      <w:bookmarkStart w:id="62" w:name="_Toc172618905"/>
      <w:r>
        <w:t>Mažos vertės sutarties registravimas</w:t>
      </w:r>
      <w:bookmarkEnd w:id="61"/>
      <w:bookmarkEnd w:id="62"/>
    </w:p>
    <w:p w14:paraId="21C1AF37" w14:textId="77777777" w:rsidR="0066118C" w:rsidRDefault="0066118C" w:rsidP="0066118C">
      <w:r>
        <w:t>Jei sutarties vertė nėra didelė, tokia sutartis gali būti registruojama ir nesiejant jos su pirkimu. Norint užregistruoti tokią sutartį vykdomi žingsniai:</w:t>
      </w:r>
    </w:p>
    <w:p w14:paraId="1E6BA786" w14:textId="77777777" w:rsidR="0066118C" w:rsidRDefault="0066118C" w:rsidP="00110161">
      <w:pPr>
        <w:pStyle w:val="Numeracija"/>
        <w:numPr>
          <w:ilvl w:val="0"/>
          <w:numId w:val="37"/>
        </w:numPr>
      </w:pPr>
      <w:r>
        <w:t>Pagrindiniame DMS sistemos meniu pasirenkama „Projektai“;</w:t>
      </w:r>
    </w:p>
    <w:p w14:paraId="230691A7" w14:textId="77777777" w:rsidR="0066118C" w:rsidRDefault="6C070BAF" w:rsidP="004676E3">
      <w:pPr>
        <w:pStyle w:val="Numeracija"/>
      </w:pPr>
      <w:r>
        <w:t>Prie pasirinkto projekto spaudžiamas redagavimo mygtukas;</w:t>
      </w:r>
    </w:p>
    <w:p w14:paraId="4E0E8291" w14:textId="77777777" w:rsidR="0066118C" w:rsidRDefault="6C070BAF" w:rsidP="004676E3">
      <w:pPr>
        <w:pStyle w:val="Numeracija"/>
      </w:pPr>
      <w:r>
        <w:t>Atidaromas skirtukas „Sutartys“;</w:t>
      </w:r>
    </w:p>
    <w:p w14:paraId="1DB3D8C8" w14:textId="77777777" w:rsidR="0066118C" w:rsidRDefault="6C070BAF" w:rsidP="004676E3">
      <w:pPr>
        <w:pStyle w:val="Numeracija"/>
      </w:pPr>
      <w:r>
        <w:t>Paspaudžiamas mygtukas [Registruoti naują];</w:t>
      </w:r>
    </w:p>
    <w:p w14:paraId="17903DE9" w14:textId="56635C41" w:rsidR="0066118C" w:rsidRDefault="00931DA2" w:rsidP="0066118C">
      <w:pPr>
        <w:pStyle w:val="Numeracija"/>
        <w:numPr>
          <w:ilvl w:val="0"/>
          <w:numId w:val="0"/>
        </w:numPr>
        <w:ind w:left="360" w:hanging="360"/>
      </w:pPr>
      <w:r>
        <w:rPr>
          <w:noProof/>
        </w:rPr>
        <w:lastRenderedPageBreak/>
        <w:drawing>
          <wp:inline distT="0" distB="0" distL="0" distR="0" wp14:anchorId="04E4AFC1" wp14:editId="30086909">
            <wp:extent cx="5958564" cy="1984186"/>
            <wp:effectExtent l="0" t="0" r="4445" b="0"/>
            <wp:docPr id="31" name="Picture 3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text, application, email&#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64340" cy="1986109"/>
                    </a:xfrm>
                    <a:prstGeom prst="rect">
                      <a:avLst/>
                    </a:prstGeom>
                    <a:noFill/>
                    <a:ln>
                      <a:noFill/>
                    </a:ln>
                  </pic:spPr>
                </pic:pic>
              </a:graphicData>
            </a:graphic>
          </wp:inline>
        </w:drawing>
      </w:r>
    </w:p>
    <w:p w14:paraId="13A3D18A" w14:textId="77777777" w:rsidR="0066118C" w:rsidRDefault="6C070BAF" w:rsidP="004676E3">
      <w:pPr>
        <w:pStyle w:val="Numeracija"/>
      </w:pPr>
      <w:r>
        <w:t>Įvedama ir išsaugoma informacija.</w:t>
      </w:r>
    </w:p>
    <w:p w14:paraId="0EAA4FF6" w14:textId="77777777" w:rsidR="0066118C" w:rsidRDefault="0066118C" w:rsidP="00A67DEF">
      <w:pPr>
        <w:pStyle w:val="Heading2"/>
      </w:pPr>
      <w:bookmarkStart w:id="63" w:name="_Toc77085386"/>
      <w:bookmarkStart w:id="64" w:name="_Toc172618906"/>
      <w:r>
        <w:t>Mokėjimo prašymų teikimo grafikas</w:t>
      </w:r>
      <w:bookmarkEnd w:id="63"/>
      <w:bookmarkEnd w:id="64"/>
    </w:p>
    <w:p w14:paraId="36CA4604" w14:textId="77777777" w:rsidR="0066118C" w:rsidRDefault="0066118C" w:rsidP="0066118C">
      <w:pPr>
        <w:pStyle w:val="Heading3"/>
      </w:pPr>
      <w:bookmarkStart w:id="65" w:name="_Toc77085387"/>
      <w:bookmarkStart w:id="66" w:name="_Toc172618907"/>
      <w:r>
        <w:t>Mokėjimo prašymų teikimo grafiko įrašo kūrimas</w:t>
      </w:r>
      <w:bookmarkEnd w:id="65"/>
      <w:bookmarkEnd w:id="66"/>
    </w:p>
    <w:p w14:paraId="08ECE365" w14:textId="77777777" w:rsidR="0066118C" w:rsidRDefault="0066118C" w:rsidP="0066118C">
      <w:r>
        <w:t>DMS sistemoje mokėjimo prašymų teikimo grafikas formuojamas vykdant žingsnius:</w:t>
      </w:r>
    </w:p>
    <w:p w14:paraId="02DC484D" w14:textId="77777777" w:rsidR="0066118C" w:rsidRDefault="0066118C" w:rsidP="00110161">
      <w:pPr>
        <w:pStyle w:val="Numeracija"/>
        <w:numPr>
          <w:ilvl w:val="0"/>
          <w:numId w:val="38"/>
        </w:numPr>
      </w:pPr>
      <w:r>
        <w:t>Pagrindiniame DMS sistemos meniu pasirenkama „Projektai“;</w:t>
      </w:r>
    </w:p>
    <w:p w14:paraId="57CE64B3" w14:textId="77777777" w:rsidR="0066118C" w:rsidRDefault="6C070BAF" w:rsidP="004676E3">
      <w:pPr>
        <w:pStyle w:val="Numeracija"/>
      </w:pPr>
      <w:r>
        <w:t>Prie pasirinkto projekto spaudžiamas redagavimo mygtukas;</w:t>
      </w:r>
    </w:p>
    <w:p w14:paraId="23F9FFBF" w14:textId="77777777" w:rsidR="0066118C" w:rsidRDefault="6C070BAF" w:rsidP="004676E3">
      <w:pPr>
        <w:pStyle w:val="Numeracija"/>
      </w:pPr>
      <w:r>
        <w:t>Atidaromas skirtukas „Mokėjimo prašymai“;</w:t>
      </w:r>
    </w:p>
    <w:p w14:paraId="30B7651E" w14:textId="0DF6662B" w:rsidR="0066118C" w:rsidRDefault="6C070BAF" w:rsidP="00986323">
      <w:pPr>
        <w:pStyle w:val="Numeracija"/>
      </w:pPr>
      <w:r>
        <w:t>Paspaudžiamas mygtukas [Registruoti naują];</w:t>
      </w:r>
    </w:p>
    <w:p w14:paraId="74210F6F" w14:textId="3FFAA653" w:rsidR="00986323" w:rsidRDefault="00986323" w:rsidP="0066118C">
      <w:pPr>
        <w:pStyle w:val="Numeracija"/>
        <w:numPr>
          <w:ilvl w:val="0"/>
          <w:numId w:val="0"/>
        </w:numPr>
        <w:ind w:left="360" w:hanging="360"/>
      </w:pPr>
      <w:r>
        <w:rPr>
          <w:noProof/>
        </w:rPr>
        <w:drawing>
          <wp:inline distT="0" distB="0" distL="0" distR="0" wp14:anchorId="44BEDC92" wp14:editId="79DA9585">
            <wp:extent cx="6300470" cy="2332990"/>
            <wp:effectExtent l="0" t="0" r="508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300470" cy="2332990"/>
                    </a:xfrm>
                    <a:prstGeom prst="rect">
                      <a:avLst/>
                    </a:prstGeom>
                    <a:noFill/>
                    <a:ln>
                      <a:noFill/>
                    </a:ln>
                  </pic:spPr>
                </pic:pic>
              </a:graphicData>
            </a:graphic>
          </wp:inline>
        </w:drawing>
      </w:r>
    </w:p>
    <w:p w14:paraId="06AEF955" w14:textId="77777777" w:rsidR="0066118C" w:rsidRDefault="6C070BAF" w:rsidP="004676E3">
      <w:pPr>
        <w:pStyle w:val="Numeracija"/>
      </w:pPr>
      <w:r>
        <w:t>Atsidariusiame mokėjimo prašymo įvedimo lange užpildomi bendros informacijos duomenys ir spaudžiamas mygtukas [Išsaugoti];</w:t>
      </w:r>
    </w:p>
    <w:p w14:paraId="019FE5A9" w14:textId="52B8BD98" w:rsidR="0066118C" w:rsidRDefault="00B66493" w:rsidP="0066118C">
      <w:pPr>
        <w:pStyle w:val="Numeracija"/>
        <w:numPr>
          <w:ilvl w:val="0"/>
          <w:numId w:val="0"/>
        </w:numPr>
        <w:ind w:left="360" w:hanging="360"/>
      </w:pPr>
      <w:r>
        <w:rPr>
          <w:noProof/>
        </w:rPr>
        <w:lastRenderedPageBreak/>
        <w:drawing>
          <wp:inline distT="0" distB="0" distL="0" distR="0" wp14:anchorId="7358DF23" wp14:editId="7D2085A5">
            <wp:extent cx="6300470" cy="4871085"/>
            <wp:effectExtent l="0" t="0" r="5080" b="5715"/>
            <wp:docPr id="35" name="Picture 3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application&#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300470" cy="4871085"/>
                    </a:xfrm>
                    <a:prstGeom prst="rect">
                      <a:avLst/>
                    </a:prstGeom>
                    <a:noFill/>
                    <a:ln>
                      <a:noFill/>
                    </a:ln>
                  </pic:spPr>
                </pic:pic>
              </a:graphicData>
            </a:graphic>
          </wp:inline>
        </w:drawing>
      </w:r>
    </w:p>
    <w:p w14:paraId="6E3A2536" w14:textId="77777777" w:rsidR="0066118C" w:rsidRDefault="6C070BAF" w:rsidP="004676E3">
      <w:pPr>
        <w:pStyle w:val="Numeracija"/>
      </w:pPr>
      <w:r>
        <w:t>Scenarijus kartojamas, kol įvedami visi planuojami mokėjimo prašymai.</w:t>
      </w:r>
    </w:p>
    <w:p w14:paraId="47B277E3" w14:textId="77777777" w:rsidR="0066118C" w:rsidRPr="00E057D0" w:rsidRDefault="0066118C" w:rsidP="0066118C">
      <w:pPr>
        <w:pStyle w:val="Numeracija"/>
        <w:numPr>
          <w:ilvl w:val="0"/>
          <w:numId w:val="0"/>
        </w:numPr>
        <w:ind w:left="360" w:hanging="360"/>
        <w:rPr>
          <w:i/>
          <w:iCs/>
        </w:rPr>
      </w:pPr>
      <w:r w:rsidRPr="00E057D0">
        <w:rPr>
          <w:i/>
          <w:iCs/>
        </w:rPr>
        <w:t>Pastaba: įvedant mokėjimo prašymų teikimo grafiko eilutes, turi būti atsižvelgta į sąlygas:</w:t>
      </w:r>
    </w:p>
    <w:p w14:paraId="24AE1ACE" w14:textId="77777777" w:rsidR="0066118C" w:rsidRPr="00E057D0" w:rsidRDefault="0066118C" w:rsidP="0066118C">
      <w:pPr>
        <w:pStyle w:val="Sraas1"/>
        <w:rPr>
          <w:i/>
          <w:iCs/>
        </w:rPr>
      </w:pPr>
      <w:r w:rsidRPr="00E057D0">
        <w:rPr>
          <w:i/>
          <w:iCs/>
        </w:rPr>
        <w:t>Jei prie pirmo projekto MP prašymo tipas „Negautų tranzito vizų mokesčių deklaracija“ ir mokėjimo būdas „Negautas tranzito vizų mokestis“, tada prie kitų to projekto MP, gali būti pasirenkamas prašymo tipas tik „Negautų tranzito vizų mokesčių deklaracija“ ir mokėjimo būdas tik „Negautas tranzito vizų mokestis“.</w:t>
      </w:r>
    </w:p>
    <w:p w14:paraId="4647146C" w14:textId="77777777" w:rsidR="0066118C" w:rsidRPr="00E057D0" w:rsidRDefault="0066118C" w:rsidP="0066118C">
      <w:pPr>
        <w:pStyle w:val="Sraas1"/>
        <w:rPr>
          <w:i/>
          <w:iCs/>
        </w:rPr>
      </w:pPr>
      <w:r w:rsidRPr="00E057D0">
        <w:rPr>
          <w:i/>
          <w:iCs/>
        </w:rPr>
        <w:t>Jei prie pirmo projekto MP prašymo tipas „Išlaidų deklaracija“ ir mokėjimo būdas „Veiklos projekto išlaidos“, tada prie kitų to projekto MP gali būti pasirenkami tik : prašymo tipas „Išlaidų deklaracija ir mokėjimo būdas „Veiklos projekto išlaidos“ arba prašymo tipas „Prašymas kompensuoti išlaidas“ ir mokėjimo būdas „Veiklos projekto išlaidų kompensavimas“.</w:t>
      </w:r>
    </w:p>
    <w:p w14:paraId="2FE746EE" w14:textId="19AE49FB" w:rsidR="0066118C" w:rsidRPr="00E057D0" w:rsidRDefault="0066118C" w:rsidP="0066118C">
      <w:pPr>
        <w:pStyle w:val="Sraas1"/>
        <w:rPr>
          <w:i/>
          <w:iCs/>
        </w:rPr>
      </w:pPr>
      <w:r w:rsidRPr="00E057D0">
        <w:rPr>
          <w:i/>
          <w:iCs/>
        </w:rPr>
        <w:t>Jei prie pirmo projekto MP prašymo tipas "Prašymas apmokėti išlaidas" ir mokėjimo būdas „Sąskaitų apmokėjimas“ , prašymo tipas "Prašymas kompensuoti išlaidas" ir mokėjimo būdas „Išlaidų kompensavimas“,</w:t>
      </w:r>
      <w:r w:rsidR="00467BB1">
        <w:rPr>
          <w:i/>
          <w:iCs/>
        </w:rPr>
        <w:t xml:space="preserve"> </w:t>
      </w:r>
      <w:r w:rsidRPr="00E057D0">
        <w:rPr>
          <w:i/>
          <w:iCs/>
        </w:rPr>
        <w:t>prašymo tipas "Išlaidų deklaracija" ir mokėjimo būdas „Projekto išlaidų apmokėjimas avansu (išskyrus veiklos išlaidas)“, tada prie kitų to projekto MP prašymo tipas gali būti bet kuris iš "Prašymas apmokėti išlaidas“, "Prašymas kompensuoti išlaidas", "Išlaidų deklaracija" su atitinkamu to prašymo tipo mokėjimo būdu</w:t>
      </w:r>
      <w:r w:rsidRPr="00E057D0">
        <w:rPr>
          <w:i/>
          <w:iCs/>
          <w:sz w:val="24"/>
          <w:lang w:eastAsia="lt-LT"/>
        </w:rPr>
        <w:t xml:space="preserve"> </w:t>
      </w:r>
    </w:p>
    <w:p w14:paraId="5698EE2E" w14:textId="77777777" w:rsidR="0066118C" w:rsidRDefault="0066118C" w:rsidP="0066118C">
      <w:pPr>
        <w:pStyle w:val="Numeracija"/>
        <w:numPr>
          <w:ilvl w:val="0"/>
          <w:numId w:val="0"/>
        </w:numPr>
        <w:ind w:left="360" w:hanging="360"/>
      </w:pPr>
    </w:p>
    <w:p w14:paraId="43F62CC2" w14:textId="77777777" w:rsidR="0066118C" w:rsidRDefault="0066118C" w:rsidP="0066118C">
      <w:pPr>
        <w:pStyle w:val="Heading3"/>
      </w:pPr>
      <w:bookmarkStart w:id="67" w:name="_Toc77085388"/>
      <w:bookmarkStart w:id="68" w:name="_Toc172618908"/>
      <w:r>
        <w:t>Mokėjimo prašymų teikimo grafiko teikimas derinimui</w:t>
      </w:r>
      <w:bookmarkEnd w:id="67"/>
      <w:bookmarkEnd w:id="68"/>
    </w:p>
    <w:p w14:paraId="561FE458" w14:textId="77777777" w:rsidR="0066118C" w:rsidRDefault="0066118C" w:rsidP="0066118C">
      <w:r>
        <w:t>Mokėjimo prašymų teikimo grafikas teikiamas derinimui vykdant žingsnius:</w:t>
      </w:r>
    </w:p>
    <w:p w14:paraId="2087E3F4" w14:textId="77777777" w:rsidR="0066118C" w:rsidRDefault="0066118C" w:rsidP="00110161">
      <w:pPr>
        <w:pStyle w:val="Numeracija"/>
        <w:numPr>
          <w:ilvl w:val="0"/>
          <w:numId w:val="39"/>
        </w:numPr>
      </w:pPr>
      <w:r>
        <w:t>Pagrindiniame DMS sistemos meniu pasirenkama „Projektai“;</w:t>
      </w:r>
    </w:p>
    <w:p w14:paraId="1840D545" w14:textId="77777777" w:rsidR="0066118C" w:rsidRDefault="6C070BAF" w:rsidP="004676E3">
      <w:pPr>
        <w:pStyle w:val="Numeracija"/>
      </w:pPr>
      <w:r>
        <w:t>Prie pasirinkto projekto spaudžiamas redagavimo mygtukas;</w:t>
      </w:r>
    </w:p>
    <w:p w14:paraId="0A427270" w14:textId="77777777" w:rsidR="0066118C" w:rsidRDefault="6C070BAF" w:rsidP="004676E3">
      <w:pPr>
        <w:pStyle w:val="Numeracija"/>
      </w:pPr>
      <w:r>
        <w:t>Atidaromas skirtukas „Mokėjimo prašymai“;</w:t>
      </w:r>
    </w:p>
    <w:p w14:paraId="322CF945" w14:textId="77777777" w:rsidR="0066118C" w:rsidRDefault="6C070BAF" w:rsidP="004676E3">
      <w:pPr>
        <w:pStyle w:val="Numeracija"/>
      </w:pPr>
      <w:r>
        <w:t>Paspaudžiamas mygtukas [Pateikti].</w:t>
      </w:r>
    </w:p>
    <w:p w14:paraId="0263A9F5" w14:textId="2DE36CB6" w:rsidR="0066118C" w:rsidRDefault="00855203" w:rsidP="002140B6">
      <w:pPr>
        <w:pStyle w:val="Numeracija"/>
        <w:numPr>
          <w:ilvl w:val="0"/>
          <w:numId w:val="0"/>
        </w:numPr>
      </w:pPr>
      <w:r>
        <w:rPr>
          <w:noProof/>
        </w:rPr>
        <w:lastRenderedPageBreak/>
        <w:drawing>
          <wp:inline distT="0" distB="0" distL="0" distR="0" wp14:anchorId="16F798C2" wp14:editId="6B8237C6">
            <wp:extent cx="6300470" cy="2413000"/>
            <wp:effectExtent l="0" t="0" r="5080" b="6350"/>
            <wp:docPr id="37" name="Picture 3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300470" cy="2413000"/>
                    </a:xfrm>
                    <a:prstGeom prst="rect">
                      <a:avLst/>
                    </a:prstGeom>
                    <a:noFill/>
                    <a:ln>
                      <a:noFill/>
                    </a:ln>
                  </pic:spPr>
                </pic:pic>
              </a:graphicData>
            </a:graphic>
          </wp:inline>
        </w:drawing>
      </w:r>
    </w:p>
    <w:p w14:paraId="447BBFF8" w14:textId="77777777" w:rsidR="0066118C" w:rsidRPr="00CE7890" w:rsidRDefault="0066118C" w:rsidP="0066118C">
      <w:pPr>
        <w:pStyle w:val="Numeracija"/>
        <w:numPr>
          <w:ilvl w:val="0"/>
          <w:numId w:val="0"/>
        </w:numPr>
        <w:ind w:left="360" w:hanging="360"/>
      </w:pPr>
    </w:p>
    <w:p w14:paraId="5A806E20" w14:textId="77777777" w:rsidR="0066118C" w:rsidRDefault="0066118C" w:rsidP="0066118C">
      <w:pPr>
        <w:pStyle w:val="Heading3"/>
      </w:pPr>
      <w:bookmarkStart w:id="69" w:name="_Toc77085389"/>
      <w:bookmarkStart w:id="70" w:name="_Toc172618909"/>
      <w:r>
        <w:t>Mokėjimų prašymo teikimo grafiko pastabų peržiūrėjimas</w:t>
      </w:r>
      <w:bookmarkEnd w:id="69"/>
      <w:bookmarkEnd w:id="70"/>
    </w:p>
    <w:p w14:paraId="0C0DBB16" w14:textId="4947CDD5" w:rsidR="0066118C" w:rsidRDefault="0066118C" w:rsidP="0066118C">
      <w:r>
        <w:t>Jei mokėjimo prašymų teikimo grafikui buvo patektos pastabos, jas galima peržiūrėti vykdant žingsnius:</w:t>
      </w:r>
    </w:p>
    <w:p w14:paraId="05CEFF55" w14:textId="77777777" w:rsidR="0066118C" w:rsidRDefault="0066118C" w:rsidP="00110161">
      <w:pPr>
        <w:pStyle w:val="Numeracija"/>
        <w:numPr>
          <w:ilvl w:val="0"/>
          <w:numId w:val="40"/>
        </w:numPr>
      </w:pPr>
      <w:r>
        <w:t>Pagrindiniame DMS sistemos meniu pasirenkama „Projektai“;</w:t>
      </w:r>
    </w:p>
    <w:p w14:paraId="7126062A" w14:textId="77777777" w:rsidR="0066118C" w:rsidRDefault="6C070BAF" w:rsidP="004676E3">
      <w:pPr>
        <w:pStyle w:val="Numeracija"/>
      </w:pPr>
      <w:r>
        <w:t>Prie pasirinkto projekto spaudžiamas redagavimo mygtukas;</w:t>
      </w:r>
    </w:p>
    <w:p w14:paraId="5AC7727E" w14:textId="77777777" w:rsidR="0066118C" w:rsidRDefault="6C070BAF" w:rsidP="004676E3">
      <w:pPr>
        <w:pStyle w:val="Numeracija"/>
      </w:pPr>
      <w:r>
        <w:t>Atidaromas skirtukas „Mokėjimo prašymai“;</w:t>
      </w:r>
    </w:p>
    <w:p w14:paraId="410C7BD4" w14:textId="2F05160B" w:rsidR="0066118C" w:rsidRDefault="6C070BAF" w:rsidP="00034C46">
      <w:pPr>
        <w:pStyle w:val="Numeracija"/>
      </w:pPr>
      <w:r>
        <w:t xml:space="preserve">Paspaudžiamas mygtukas [Peržiūrėti </w:t>
      </w:r>
      <w:r w:rsidR="279EDDA7">
        <w:t xml:space="preserve">bendrą </w:t>
      </w:r>
      <w:r>
        <w:t>pastabą].</w:t>
      </w:r>
    </w:p>
    <w:p w14:paraId="00C92961" w14:textId="40FDDC78" w:rsidR="00034C46" w:rsidRDefault="00034C46" w:rsidP="0066118C">
      <w:pPr>
        <w:pStyle w:val="Numeracija"/>
        <w:numPr>
          <w:ilvl w:val="0"/>
          <w:numId w:val="0"/>
        </w:numPr>
        <w:ind w:left="360" w:hanging="360"/>
      </w:pPr>
      <w:r>
        <w:rPr>
          <w:noProof/>
        </w:rPr>
        <w:drawing>
          <wp:inline distT="0" distB="0" distL="0" distR="0" wp14:anchorId="1D11E2B6" wp14:editId="1CEC5B8D">
            <wp:extent cx="6461737" cy="2611527"/>
            <wp:effectExtent l="0" t="0" r="0" b="0"/>
            <wp:docPr id="38" name="Picture 3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492673" cy="2624030"/>
                    </a:xfrm>
                    <a:prstGeom prst="rect">
                      <a:avLst/>
                    </a:prstGeom>
                    <a:noFill/>
                    <a:ln>
                      <a:noFill/>
                    </a:ln>
                  </pic:spPr>
                </pic:pic>
              </a:graphicData>
            </a:graphic>
          </wp:inline>
        </w:drawing>
      </w:r>
    </w:p>
    <w:p w14:paraId="16F75520" w14:textId="77777777" w:rsidR="0066118C" w:rsidRPr="004D1461" w:rsidRDefault="0066118C" w:rsidP="0066118C"/>
    <w:p w14:paraId="29896FB0" w14:textId="77777777" w:rsidR="0066118C" w:rsidRDefault="0066118C" w:rsidP="00A67DEF">
      <w:pPr>
        <w:pStyle w:val="Heading2"/>
      </w:pPr>
      <w:bookmarkStart w:id="71" w:name="_Toc77085390"/>
      <w:bookmarkStart w:id="72" w:name="_Toc172618910"/>
      <w:r>
        <w:t>Mokėjimo prašymas</w:t>
      </w:r>
      <w:bookmarkEnd w:id="71"/>
      <w:bookmarkEnd w:id="72"/>
    </w:p>
    <w:p w14:paraId="188E7C38" w14:textId="77777777" w:rsidR="0066118C" w:rsidRDefault="0066118C" w:rsidP="0066118C">
      <w:pPr>
        <w:pStyle w:val="Heading3"/>
      </w:pPr>
      <w:bookmarkStart w:id="73" w:name="_Toc75785745"/>
      <w:bookmarkStart w:id="74" w:name="_Toc77085391"/>
      <w:bookmarkStart w:id="75" w:name="_Toc172618911"/>
      <w:r>
        <w:t>PAI tipo mokėjimo prašym</w:t>
      </w:r>
      <w:bookmarkEnd w:id="73"/>
      <w:r>
        <w:t>o pildymas</w:t>
      </w:r>
      <w:bookmarkEnd w:id="74"/>
      <w:bookmarkEnd w:id="75"/>
    </w:p>
    <w:p w14:paraId="2D403C8C" w14:textId="77777777" w:rsidR="0066118C" w:rsidRDefault="0066118C" w:rsidP="0066118C">
      <w:r>
        <w:t>Pildant PAI tipo mokėjimo prašymą vykdomi žingsniai:</w:t>
      </w:r>
    </w:p>
    <w:p w14:paraId="145F9649" w14:textId="77777777" w:rsidR="0066118C" w:rsidRDefault="0066118C" w:rsidP="00110161">
      <w:pPr>
        <w:pStyle w:val="Numeracija"/>
        <w:numPr>
          <w:ilvl w:val="0"/>
          <w:numId w:val="31"/>
        </w:numPr>
      </w:pPr>
      <w:r>
        <w:t>Pagrindiniame DMS sistemos meniu pasirenkama „Projektai“;</w:t>
      </w:r>
    </w:p>
    <w:p w14:paraId="321536AD" w14:textId="77777777" w:rsidR="0066118C" w:rsidRDefault="6C070BAF" w:rsidP="004676E3">
      <w:pPr>
        <w:pStyle w:val="Numeracija"/>
      </w:pPr>
      <w:r>
        <w:t>Prie pasirinkto projekto spaudžiamas redagavimo mygtukas;</w:t>
      </w:r>
    </w:p>
    <w:p w14:paraId="72DF619D" w14:textId="77777777" w:rsidR="0066118C" w:rsidRDefault="6C070BAF" w:rsidP="004676E3">
      <w:pPr>
        <w:pStyle w:val="Numeracija"/>
      </w:pPr>
      <w:r>
        <w:t>Atidaromas skirtukas „Mokėjimo prašymai“;</w:t>
      </w:r>
    </w:p>
    <w:p w14:paraId="7EB0AAE9" w14:textId="77777777" w:rsidR="0066118C" w:rsidRDefault="6C070BAF" w:rsidP="004676E3">
      <w:pPr>
        <w:pStyle w:val="Numeracija"/>
      </w:pPr>
      <w:r>
        <w:t>Atidaromas PAI tipo MP įrašas;</w:t>
      </w:r>
    </w:p>
    <w:p w14:paraId="5A99959E" w14:textId="62D44599" w:rsidR="0066118C" w:rsidRDefault="0066118C" w:rsidP="0066118C">
      <w:pPr>
        <w:pStyle w:val="Numeracija"/>
        <w:numPr>
          <w:ilvl w:val="0"/>
          <w:numId w:val="0"/>
        </w:numPr>
        <w:ind w:left="360" w:hanging="360"/>
      </w:pPr>
    </w:p>
    <w:p w14:paraId="3DED4D45" w14:textId="01AAA557" w:rsidR="00E80FA0" w:rsidRDefault="00E80FA0" w:rsidP="0066118C">
      <w:pPr>
        <w:pStyle w:val="Numeracija"/>
        <w:numPr>
          <w:ilvl w:val="0"/>
          <w:numId w:val="0"/>
        </w:numPr>
        <w:ind w:left="360" w:hanging="360"/>
      </w:pPr>
      <w:r>
        <w:rPr>
          <w:noProof/>
        </w:rPr>
        <w:lastRenderedPageBreak/>
        <w:drawing>
          <wp:inline distT="0" distB="0" distL="0" distR="0" wp14:anchorId="0A959A87" wp14:editId="05D54C14">
            <wp:extent cx="6300470" cy="5233035"/>
            <wp:effectExtent l="0" t="0" r="5080" b="5715"/>
            <wp:docPr id="9" name="Picture 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email&#10;&#10;Description automatically generated"/>
                    <pic:cNvPicPr/>
                  </pic:nvPicPr>
                  <pic:blipFill>
                    <a:blip r:embed="rId92"/>
                    <a:stretch>
                      <a:fillRect/>
                    </a:stretch>
                  </pic:blipFill>
                  <pic:spPr>
                    <a:xfrm>
                      <a:off x="0" y="0"/>
                      <a:ext cx="6300470" cy="5233035"/>
                    </a:xfrm>
                    <a:prstGeom prst="rect">
                      <a:avLst/>
                    </a:prstGeom>
                  </pic:spPr>
                </pic:pic>
              </a:graphicData>
            </a:graphic>
          </wp:inline>
        </w:drawing>
      </w:r>
    </w:p>
    <w:p w14:paraId="510DBAAB" w14:textId="77777777" w:rsidR="0066118C" w:rsidRDefault="6C070BAF" w:rsidP="004676E3">
      <w:pPr>
        <w:pStyle w:val="Numeracija"/>
      </w:pPr>
      <w:r>
        <w:t>Bendros informacijos skirtuke paspaudžiamas mygtukas [Redaguoti] ir koreguojama informacija;</w:t>
      </w:r>
    </w:p>
    <w:p w14:paraId="16BF1E05" w14:textId="4572141C" w:rsidR="0066118C" w:rsidRDefault="001E5BBA" w:rsidP="0066118C">
      <w:pPr>
        <w:pStyle w:val="Numeracija"/>
        <w:numPr>
          <w:ilvl w:val="0"/>
          <w:numId w:val="0"/>
        </w:numPr>
        <w:ind w:left="360" w:hanging="360"/>
      </w:pPr>
      <w:r>
        <w:rPr>
          <w:noProof/>
        </w:rPr>
        <w:drawing>
          <wp:inline distT="0" distB="0" distL="0" distR="0" wp14:anchorId="5BB34BF0" wp14:editId="447A4EF6">
            <wp:extent cx="3370580" cy="1119505"/>
            <wp:effectExtent l="0" t="0" r="1270" b="4445"/>
            <wp:docPr id="15" name="Picture 1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70580" cy="1119505"/>
                    </a:xfrm>
                    <a:prstGeom prst="rect">
                      <a:avLst/>
                    </a:prstGeom>
                    <a:noFill/>
                    <a:ln>
                      <a:noFill/>
                    </a:ln>
                  </pic:spPr>
                </pic:pic>
              </a:graphicData>
            </a:graphic>
          </wp:inline>
        </w:drawing>
      </w:r>
    </w:p>
    <w:p w14:paraId="3CEF6EDF" w14:textId="77777777" w:rsidR="0066118C" w:rsidRDefault="6C070BAF" w:rsidP="004676E3">
      <w:pPr>
        <w:pStyle w:val="Numeracija"/>
      </w:pPr>
      <w:r>
        <w:t>Pridedamos sutartys su tiekėjais;</w:t>
      </w:r>
    </w:p>
    <w:p w14:paraId="487D3EAC" w14:textId="77777777" w:rsidR="0066118C" w:rsidRDefault="0066118C" w:rsidP="0066118C">
      <w:pPr>
        <w:pStyle w:val="Numeracija"/>
        <w:numPr>
          <w:ilvl w:val="0"/>
          <w:numId w:val="0"/>
        </w:numPr>
        <w:ind w:left="360" w:hanging="360"/>
      </w:pPr>
      <w:r>
        <w:rPr>
          <w:noProof/>
        </w:rPr>
        <w:drawing>
          <wp:inline distT="0" distB="0" distL="0" distR="0" wp14:anchorId="33F30A42" wp14:editId="0DDD48F7">
            <wp:extent cx="4057650" cy="962025"/>
            <wp:effectExtent l="0" t="0" r="0" b="9525"/>
            <wp:docPr id="90" name="Picture 9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Graphical user interface, application&#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57650" cy="962025"/>
                    </a:xfrm>
                    <a:prstGeom prst="rect">
                      <a:avLst/>
                    </a:prstGeom>
                    <a:noFill/>
                    <a:ln>
                      <a:noFill/>
                    </a:ln>
                  </pic:spPr>
                </pic:pic>
              </a:graphicData>
            </a:graphic>
          </wp:inline>
        </w:drawing>
      </w:r>
    </w:p>
    <w:p w14:paraId="07DA2846" w14:textId="77777777" w:rsidR="0066118C" w:rsidRDefault="6C070BAF" w:rsidP="004676E3">
      <w:pPr>
        <w:pStyle w:val="Numeracija"/>
      </w:pPr>
      <w:r>
        <w:t>Išsaugoma koreguota informacija.</w:t>
      </w:r>
    </w:p>
    <w:p w14:paraId="5747CC76" w14:textId="77777777" w:rsidR="0066118C" w:rsidRDefault="0066118C" w:rsidP="0066118C">
      <w:pPr>
        <w:pStyle w:val="Numeracija"/>
        <w:numPr>
          <w:ilvl w:val="0"/>
          <w:numId w:val="0"/>
        </w:numPr>
        <w:rPr>
          <w:i/>
        </w:rPr>
      </w:pPr>
      <w:r>
        <w:rPr>
          <w:i/>
        </w:rPr>
        <w:t>Pastaba: Pagal pridėtas sutartis su tiekėjais, bus sukurti išlaidų detalizacijos skirtukai kiekvienai sutarčiai.</w:t>
      </w:r>
    </w:p>
    <w:p w14:paraId="787BAC32" w14:textId="77777777" w:rsidR="0066118C" w:rsidRDefault="0066118C" w:rsidP="00CC68A6">
      <w:pPr>
        <w:pStyle w:val="Heading4"/>
      </w:pPr>
      <w:bookmarkStart w:id="76" w:name="_Toc75785746"/>
      <w:bookmarkStart w:id="77" w:name="_Toc77085392"/>
      <w:bookmarkStart w:id="78" w:name="_Toc172618912"/>
      <w:r>
        <w:t>Išlaidų detalizacij</w:t>
      </w:r>
      <w:bookmarkEnd w:id="76"/>
      <w:r>
        <w:t>os pildymas</w:t>
      </w:r>
      <w:bookmarkEnd w:id="77"/>
      <w:bookmarkEnd w:id="78"/>
    </w:p>
    <w:p w14:paraId="3B89F87E" w14:textId="77777777" w:rsidR="0066118C" w:rsidRDefault="0066118C" w:rsidP="0066118C">
      <w:pPr>
        <w:rPr>
          <w:i/>
          <w:iCs/>
        </w:rPr>
      </w:pPr>
      <w:r>
        <w:t>PAI tipo mokėjimo prašymas turės tiek skirtukų „Išlaidų detalizacija“, kiek šio mokėjimo prašymo bendroje informacijoje yra priskirta sutarčių su tiekėjais</w:t>
      </w:r>
      <w:r>
        <w:rPr>
          <w:i/>
          <w:iCs/>
        </w:rPr>
        <w:t>. Išimtis: jei PAI tipo mokėjimo prašymo bendroje informacijoje yra pridėta sutartis su užsienio tiekėju, sistema šiai sutarčiai sukurs du išlaidų detalizacijos skirtukus: vieną užsienio tiekėjui, o kitą – VMI.</w:t>
      </w:r>
    </w:p>
    <w:p w14:paraId="370EDD34" w14:textId="77777777" w:rsidR="0066118C" w:rsidRDefault="0066118C" w:rsidP="00110161">
      <w:pPr>
        <w:pStyle w:val="Numeracija"/>
        <w:numPr>
          <w:ilvl w:val="0"/>
          <w:numId w:val="41"/>
        </w:numPr>
      </w:pPr>
      <w:r>
        <w:lastRenderedPageBreak/>
        <w:t>PAI tipo mokėjimo prašymo lange pasirenkamas skirtukas „Išlaidų detalizacija“;</w:t>
      </w:r>
    </w:p>
    <w:p w14:paraId="7A766A7E" w14:textId="565857D3" w:rsidR="00B84E04" w:rsidRDefault="00B84E04" w:rsidP="0066118C">
      <w:pPr>
        <w:pStyle w:val="Numeracija"/>
        <w:numPr>
          <w:ilvl w:val="0"/>
          <w:numId w:val="0"/>
        </w:numPr>
        <w:ind w:left="360" w:hanging="360"/>
      </w:pPr>
      <w:r>
        <w:rPr>
          <w:noProof/>
        </w:rPr>
        <w:drawing>
          <wp:inline distT="0" distB="0" distL="0" distR="0" wp14:anchorId="0FD63A56" wp14:editId="5E9DEA0F">
            <wp:extent cx="6300470" cy="1021080"/>
            <wp:effectExtent l="0" t="0" r="5080" b="7620"/>
            <wp:docPr id="17" name="Picture 1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graphical user interface&#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300470" cy="1021080"/>
                    </a:xfrm>
                    <a:prstGeom prst="rect">
                      <a:avLst/>
                    </a:prstGeom>
                    <a:noFill/>
                    <a:ln>
                      <a:noFill/>
                    </a:ln>
                  </pic:spPr>
                </pic:pic>
              </a:graphicData>
            </a:graphic>
          </wp:inline>
        </w:drawing>
      </w:r>
    </w:p>
    <w:p w14:paraId="6B591F9E" w14:textId="781397CF" w:rsidR="0066118C" w:rsidRDefault="6C070BAF" w:rsidP="00E15198">
      <w:pPr>
        <w:pStyle w:val="Numeracija"/>
      </w:pPr>
      <w:r>
        <w:t>Sąrašo viršuje paspaudžiamas mygtukas [Registruoti naują];</w:t>
      </w:r>
    </w:p>
    <w:p w14:paraId="2309E354" w14:textId="133237B2" w:rsidR="00E15198" w:rsidRDefault="00E15198" w:rsidP="0066118C">
      <w:pPr>
        <w:pStyle w:val="Numeracija"/>
        <w:numPr>
          <w:ilvl w:val="0"/>
          <w:numId w:val="0"/>
        </w:numPr>
        <w:ind w:left="360" w:hanging="360"/>
      </w:pPr>
      <w:r>
        <w:rPr>
          <w:noProof/>
        </w:rPr>
        <w:drawing>
          <wp:inline distT="0" distB="0" distL="0" distR="0" wp14:anchorId="04792BAA" wp14:editId="684AA895">
            <wp:extent cx="4665980" cy="832485"/>
            <wp:effectExtent l="0" t="0" r="1270" b="5715"/>
            <wp:docPr id="16" name="Picture 1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with medium confidenc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5980" cy="832485"/>
                    </a:xfrm>
                    <a:prstGeom prst="rect">
                      <a:avLst/>
                    </a:prstGeom>
                    <a:noFill/>
                    <a:ln>
                      <a:noFill/>
                    </a:ln>
                  </pic:spPr>
                </pic:pic>
              </a:graphicData>
            </a:graphic>
          </wp:inline>
        </w:drawing>
      </w:r>
    </w:p>
    <w:p w14:paraId="1E549D74" w14:textId="68A2CB57" w:rsidR="0066118C" w:rsidRDefault="6C070BAF" w:rsidP="00087F55">
      <w:pPr>
        <w:pStyle w:val="Numeracija"/>
      </w:pPr>
      <w:r>
        <w:t>Įvedama ir išsaugoma informacija</w:t>
      </w:r>
      <w:r w:rsidR="7AA747E9">
        <w:t xml:space="preserve"> paspaudus mygtuką [Išsaugoti]</w:t>
      </w:r>
      <w:r>
        <w:t>;</w:t>
      </w:r>
    </w:p>
    <w:p w14:paraId="3CEAE1A2" w14:textId="2E790D3E" w:rsidR="00087F55" w:rsidRDefault="00DA24EA" w:rsidP="0066118C">
      <w:pPr>
        <w:pStyle w:val="Numeracija"/>
        <w:numPr>
          <w:ilvl w:val="0"/>
          <w:numId w:val="0"/>
        </w:numPr>
        <w:ind w:left="360" w:hanging="360"/>
      </w:pPr>
      <w:r>
        <w:rPr>
          <w:noProof/>
        </w:rPr>
        <w:drawing>
          <wp:inline distT="0" distB="0" distL="0" distR="0" wp14:anchorId="5E145AEE" wp14:editId="246D5F38">
            <wp:extent cx="3747842" cy="4255135"/>
            <wp:effectExtent l="0" t="0" r="5080" b="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53127" cy="4261135"/>
                    </a:xfrm>
                    <a:prstGeom prst="rect">
                      <a:avLst/>
                    </a:prstGeom>
                    <a:noFill/>
                    <a:ln>
                      <a:noFill/>
                    </a:ln>
                  </pic:spPr>
                </pic:pic>
              </a:graphicData>
            </a:graphic>
          </wp:inline>
        </w:drawing>
      </w:r>
    </w:p>
    <w:p w14:paraId="5B11DC55" w14:textId="23C20E2C" w:rsidR="0066118C" w:rsidRDefault="6C070BAF" w:rsidP="005E2E36">
      <w:pPr>
        <w:pStyle w:val="Numeracija"/>
      </w:pPr>
      <w:r>
        <w:t>Pasirenkamas skirtukas „Dokumentai“;</w:t>
      </w:r>
    </w:p>
    <w:p w14:paraId="5C1057D0" w14:textId="6F56A853" w:rsidR="005E2E36" w:rsidRDefault="005E2E36" w:rsidP="0066118C">
      <w:pPr>
        <w:pStyle w:val="Numeracija"/>
        <w:numPr>
          <w:ilvl w:val="0"/>
          <w:numId w:val="0"/>
        </w:numPr>
        <w:ind w:left="360" w:hanging="360"/>
      </w:pPr>
      <w:r>
        <w:rPr>
          <w:noProof/>
        </w:rPr>
        <w:drawing>
          <wp:inline distT="0" distB="0" distL="0" distR="0" wp14:anchorId="2CF1FD19" wp14:editId="0AFF1691">
            <wp:extent cx="6300470" cy="1895475"/>
            <wp:effectExtent l="0" t="0" r="5080" b="9525"/>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00470" cy="1895475"/>
                    </a:xfrm>
                    <a:prstGeom prst="rect">
                      <a:avLst/>
                    </a:prstGeom>
                    <a:noFill/>
                    <a:ln>
                      <a:noFill/>
                    </a:ln>
                  </pic:spPr>
                </pic:pic>
              </a:graphicData>
            </a:graphic>
          </wp:inline>
        </w:drawing>
      </w:r>
    </w:p>
    <w:p w14:paraId="573E887C" w14:textId="77777777" w:rsidR="0066118C" w:rsidRDefault="6C070BAF" w:rsidP="004676E3">
      <w:pPr>
        <w:pStyle w:val="Numeracija"/>
      </w:pPr>
      <w:r>
        <w:lastRenderedPageBreak/>
        <w:t>Įkeliami dokumentai;</w:t>
      </w:r>
    </w:p>
    <w:p w14:paraId="1506F48F" w14:textId="77777777" w:rsidR="0066118C" w:rsidRDefault="6C070BAF" w:rsidP="004676E3">
      <w:pPr>
        <w:pStyle w:val="Numeracija"/>
      </w:pPr>
      <w:r>
        <w:t>Grįžtama į pagrindinį sąrašą</w:t>
      </w:r>
    </w:p>
    <w:p w14:paraId="46E0E0EC" w14:textId="77777777" w:rsidR="0066118C" w:rsidRDefault="0066118C" w:rsidP="00CC68A6">
      <w:pPr>
        <w:pStyle w:val="Heading4"/>
      </w:pPr>
      <w:bookmarkStart w:id="79" w:name="_Toc75785747"/>
      <w:bookmarkStart w:id="80" w:name="_Toc77085393"/>
      <w:bookmarkStart w:id="81" w:name="_Toc172618913"/>
      <w:r>
        <w:t>Projekto ataskait</w:t>
      </w:r>
      <w:bookmarkEnd w:id="79"/>
      <w:r>
        <w:t>os pildymas</w:t>
      </w:r>
      <w:bookmarkEnd w:id="80"/>
      <w:bookmarkEnd w:id="81"/>
    </w:p>
    <w:p w14:paraId="3C21A8CF" w14:textId="77777777" w:rsidR="0066118C" w:rsidRDefault="0066118C" w:rsidP="0066118C">
      <w:r>
        <w:t>PAI tipo mokėjimo prašymui projekto ataskaitos eilutės įvedimo žingsniai:</w:t>
      </w:r>
    </w:p>
    <w:p w14:paraId="7255D654" w14:textId="77777777" w:rsidR="0066118C" w:rsidRDefault="0066118C" w:rsidP="00110161">
      <w:pPr>
        <w:pStyle w:val="Numeracija"/>
        <w:numPr>
          <w:ilvl w:val="0"/>
          <w:numId w:val="42"/>
        </w:numPr>
      </w:pPr>
      <w:r>
        <w:t>PAI tipo mokėjimo prašymo lange pasirenkamas skirtukas „Projekto ataskaita“;</w:t>
      </w:r>
    </w:p>
    <w:p w14:paraId="620C3924" w14:textId="77777777" w:rsidR="0066118C" w:rsidRDefault="0066118C" w:rsidP="0066118C">
      <w:pPr>
        <w:pStyle w:val="Numeracija"/>
        <w:numPr>
          <w:ilvl w:val="0"/>
          <w:numId w:val="0"/>
        </w:numPr>
        <w:ind w:left="360" w:hanging="360"/>
      </w:pPr>
      <w:r w:rsidRPr="00764617">
        <w:rPr>
          <w:noProof/>
        </w:rPr>
        <w:drawing>
          <wp:inline distT="0" distB="0" distL="0" distR="0" wp14:anchorId="2EF698BA" wp14:editId="454DEFB0">
            <wp:extent cx="6210838" cy="1226926"/>
            <wp:effectExtent l="0" t="0" r="0" b="0"/>
            <wp:docPr id="106" name="Picture 10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A picture containing graphical user interface&#10;&#10;Description automatically generated"/>
                    <pic:cNvPicPr/>
                  </pic:nvPicPr>
                  <pic:blipFill>
                    <a:blip r:embed="rId99"/>
                    <a:stretch>
                      <a:fillRect/>
                    </a:stretch>
                  </pic:blipFill>
                  <pic:spPr>
                    <a:xfrm>
                      <a:off x="0" y="0"/>
                      <a:ext cx="6210838" cy="1226926"/>
                    </a:xfrm>
                    <a:prstGeom prst="rect">
                      <a:avLst/>
                    </a:prstGeom>
                  </pic:spPr>
                </pic:pic>
              </a:graphicData>
            </a:graphic>
          </wp:inline>
        </w:drawing>
      </w:r>
    </w:p>
    <w:p w14:paraId="09F91830" w14:textId="77777777" w:rsidR="0066118C" w:rsidRDefault="6C070BAF" w:rsidP="004676E3">
      <w:pPr>
        <w:pStyle w:val="Numeracija"/>
      </w:pPr>
      <w:r>
        <w:t>Sąrašo viršuje paspaudžiamas mygtukas [Registruoti naują];</w:t>
      </w:r>
    </w:p>
    <w:p w14:paraId="34219173" w14:textId="75B694E9" w:rsidR="0066118C" w:rsidRDefault="00AF45CC" w:rsidP="0066118C">
      <w:pPr>
        <w:pStyle w:val="Numeracija"/>
        <w:numPr>
          <w:ilvl w:val="0"/>
          <w:numId w:val="0"/>
        </w:numPr>
      </w:pPr>
      <w:r>
        <w:rPr>
          <w:noProof/>
        </w:rPr>
        <w:drawing>
          <wp:inline distT="0" distB="0" distL="0" distR="0" wp14:anchorId="65750602" wp14:editId="5851042B">
            <wp:extent cx="5898363" cy="3875965"/>
            <wp:effectExtent l="0" t="0" r="7620" b="0"/>
            <wp:docPr id="8484571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457106" name="Picture 1" descr="A screenshot of a computer&#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17654" cy="3888642"/>
                    </a:xfrm>
                    <a:prstGeom prst="rect">
                      <a:avLst/>
                    </a:prstGeom>
                    <a:noFill/>
                    <a:ln>
                      <a:noFill/>
                    </a:ln>
                  </pic:spPr>
                </pic:pic>
              </a:graphicData>
            </a:graphic>
          </wp:inline>
        </w:drawing>
      </w:r>
    </w:p>
    <w:p w14:paraId="00CA6336" w14:textId="6B881233" w:rsidR="0066118C" w:rsidRDefault="6FA714F3" w:rsidP="004676E3">
      <w:pPr>
        <w:pStyle w:val="Numeracija"/>
      </w:pPr>
      <w:r>
        <w:t>Atidaromas dialogo</w:t>
      </w:r>
      <w:r w:rsidR="6C070BAF">
        <w:t xml:space="preserve"> </w:t>
      </w:r>
      <w:r>
        <w:t>langas skirtas</w:t>
      </w:r>
      <w:r w:rsidR="6C070BAF">
        <w:t xml:space="preserve"> </w:t>
      </w:r>
      <w:r w:rsidR="07E2B8FE">
        <w:t xml:space="preserve">suvesti </w:t>
      </w:r>
      <w:r w:rsidR="6C070BAF">
        <w:t>kiekybin</w:t>
      </w:r>
      <w:r>
        <w:t>io</w:t>
      </w:r>
      <w:r w:rsidR="6C070BAF">
        <w:t xml:space="preserve"> </w:t>
      </w:r>
      <w:r>
        <w:t>rodiklio duomenims</w:t>
      </w:r>
      <w:r w:rsidR="6C070BAF">
        <w:t>;</w:t>
      </w:r>
    </w:p>
    <w:p w14:paraId="6F4CBD25" w14:textId="77777777" w:rsidR="0066118C" w:rsidRDefault="0066118C" w:rsidP="0066118C">
      <w:pPr>
        <w:pStyle w:val="Numeracija"/>
        <w:numPr>
          <w:ilvl w:val="0"/>
          <w:numId w:val="0"/>
        </w:numPr>
        <w:ind w:left="360" w:hanging="360"/>
      </w:pPr>
      <w:r>
        <w:rPr>
          <w:noProof/>
        </w:rPr>
        <w:lastRenderedPageBreak/>
        <w:drawing>
          <wp:inline distT="0" distB="0" distL="0" distR="0" wp14:anchorId="5DEBD8CA" wp14:editId="5B31AFA9">
            <wp:extent cx="3425588" cy="5572822"/>
            <wp:effectExtent l="0" t="0" r="3810" b="8890"/>
            <wp:docPr id="85" name="Picture 8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Graphical user interface, text, application, email&#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428319" cy="5577265"/>
                    </a:xfrm>
                    <a:prstGeom prst="rect">
                      <a:avLst/>
                    </a:prstGeom>
                    <a:noFill/>
                    <a:ln>
                      <a:noFill/>
                    </a:ln>
                  </pic:spPr>
                </pic:pic>
              </a:graphicData>
            </a:graphic>
          </wp:inline>
        </w:drawing>
      </w:r>
    </w:p>
    <w:p w14:paraId="6E012CED" w14:textId="77777777" w:rsidR="0066118C" w:rsidRDefault="6C070BAF" w:rsidP="00AE348E">
      <w:pPr>
        <w:pStyle w:val="Numeracija"/>
      </w:pPr>
      <w:r>
        <w:t>Įvedama ir išsaugoma informacija.</w:t>
      </w:r>
    </w:p>
    <w:p w14:paraId="3E256879" w14:textId="77777777" w:rsidR="0066118C" w:rsidRDefault="0066118C" w:rsidP="0066118C">
      <w:pPr>
        <w:pStyle w:val="Numeracija"/>
        <w:numPr>
          <w:ilvl w:val="0"/>
          <w:numId w:val="0"/>
        </w:numPr>
        <w:ind w:left="360" w:hanging="360"/>
      </w:pPr>
      <w:r>
        <w:rPr>
          <w:i/>
          <w:iCs/>
        </w:rPr>
        <w:t>Pastaba: Įvesta informacija automatiškai bus perkelta į mokėjimo prašymo skirtuką „Rodikliai“.</w:t>
      </w:r>
    </w:p>
    <w:p w14:paraId="3C25C4D8" w14:textId="5A5381E5" w:rsidR="0066118C" w:rsidRDefault="008E236A" w:rsidP="00CC68A6">
      <w:pPr>
        <w:pStyle w:val="Heading4"/>
      </w:pPr>
      <w:bookmarkStart w:id="82" w:name="_Toc75785748"/>
      <w:bookmarkStart w:id="83" w:name="_Toc77085394"/>
      <w:bookmarkStart w:id="84" w:name="_Toc172618914"/>
      <w:r>
        <w:t>Programos r</w:t>
      </w:r>
      <w:r w:rsidR="0066118C">
        <w:t xml:space="preserve">odiklių ataskaitos </w:t>
      </w:r>
      <w:bookmarkEnd w:id="82"/>
      <w:r w:rsidR="0066118C">
        <w:t>duomenų pildymas</w:t>
      </w:r>
      <w:bookmarkEnd w:id="83"/>
      <w:bookmarkEnd w:id="84"/>
    </w:p>
    <w:p w14:paraId="0FFD78F9" w14:textId="77777777" w:rsidR="0066118C" w:rsidRDefault="0066118C" w:rsidP="0066118C">
      <w:r>
        <w:t>PAI tipo mokėjimo prašymui rodiklių ataskaitos eilutės įvedimo žingsniai:</w:t>
      </w:r>
    </w:p>
    <w:p w14:paraId="0A16AE85" w14:textId="5DC42DF0" w:rsidR="0066118C" w:rsidRDefault="0066118C" w:rsidP="00110161">
      <w:pPr>
        <w:pStyle w:val="Numeracija"/>
        <w:numPr>
          <w:ilvl w:val="0"/>
          <w:numId w:val="43"/>
        </w:numPr>
      </w:pPr>
      <w:r>
        <w:t>PAI tipo mokėjimo prašymo lange pasirenkamas skirtukas „</w:t>
      </w:r>
      <w:r w:rsidR="003112C5">
        <w:t>Programos r</w:t>
      </w:r>
      <w:r>
        <w:t>odiklių ataskaita“;</w:t>
      </w:r>
    </w:p>
    <w:p w14:paraId="558E5E12" w14:textId="47F31A7F" w:rsidR="0069644E" w:rsidRDefault="0069644E" w:rsidP="0066118C">
      <w:pPr>
        <w:pStyle w:val="Numeracija"/>
        <w:numPr>
          <w:ilvl w:val="0"/>
          <w:numId w:val="0"/>
        </w:numPr>
        <w:ind w:left="360" w:hanging="360"/>
      </w:pPr>
      <w:r>
        <w:rPr>
          <w:noProof/>
        </w:rPr>
        <w:drawing>
          <wp:inline distT="0" distB="0" distL="0" distR="0" wp14:anchorId="4C2F412C" wp14:editId="6F5A11AC">
            <wp:extent cx="6300470" cy="1019175"/>
            <wp:effectExtent l="0" t="0" r="5080" b="9525"/>
            <wp:docPr id="39" name="Picture 3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website&#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300470" cy="1019175"/>
                    </a:xfrm>
                    <a:prstGeom prst="rect">
                      <a:avLst/>
                    </a:prstGeom>
                    <a:noFill/>
                    <a:ln>
                      <a:noFill/>
                    </a:ln>
                  </pic:spPr>
                </pic:pic>
              </a:graphicData>
            </a:graphic>
          </wp:inline>
        </w:drawing>
      </w:r>
    </w:p>
    <w:p w14:paraId="493C0369" w14:textId="77777777" w:rsidR="0066118C" w:rsidRDefault="6C070BAF" w:rsidP="004676E3">
      <w:pPr>
        <w:pStyle w:val="Numeracija"/>
      </w:pPr>
      <w:r>
        <w:t>Produkto arba rezultato rodiklių sąrašo viršuje paspaudžiamas mygtukas [Registruoti naują];</w:t>
      </w:r>
    </w:p>
    <w:p w14:paraId="1E5BB18E" w14:textId="77777777" w:rsidR="0066118C" w:rsidRDefault="0066118C" w:rsidP="0066118C">
      <w:pPr>
        <w:pStyle w:val="Numeracija"/>
        <w:numPr>
          <w:ilvl w:val="0"/>
          <w:numId w:val="0"/>
        </w:numPr>
        <w:ind w:left="360" w:hanging="360"/>
      </w:pPr>
      <w:r w:rsidRPr="00310D21">
        <w:rPr>
          <w:noProof/>
        </w:rPr>
        <w:lastRenderedPageBreak/>
        <w:drawing>
          <wp:inline distT="0" distB="0" distL="0" distR="0" wp14:anchorId="3F48D341" wp14:editId="67DD311D">
            <wp:extent cx="6300470" cy="2860040"/>
            <wp:effectExtent l="0" t="0" r="5080" b="0"/>
            <wp:docPr id="116" name="Picture 11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Timeline&#10;&#10;Description automatically generated"/>
                    <pic:cNvPicPr/>
                  </pic:nvPicPr>
                  <pic:blipFill>
                    <a:blip r:embed="rId103"/>
                    <a:stretch>
                      <a:fillRect/>
                    </a:stretch>
                  </pic:blipFill>
                  <pic:spPr>
                    <a:xfrm>
                      <a:off x="0" y="0"/>
                      <a:ext cx="6300470" cy="2860040"/>
                    </a:xfrm>
                    <a:prstGeom prst="rect">
                      <a:avLst/>
                    </a:prstGeom>
                  </pic:spPr>
                </pic:pic>
              </a:graphicData>
            </a:graphic>
          </wp:inline>
        </w:drawing>
      </w:r>
    </w:p>
    <w:p w14:paraId="3EB76955" w14:textId="77777777" w:rsidR="0066118C" w:rsidRDefault="6C070BAF" w:rsidP="004676E3">
      <w:pPr>
        <w:pStyle w:val="Numeracija"/>
      </w:pPr>
      <w:r>
        <w:t>Užpildoma informacija;</w:t>
      </w:r>
    </w:p>
    <w:p w14:paraId="1D50A611" w14:textId="77777777" w:rsidR="0066118C" w:rsidRDefault="0066118C" w:rsidP="0066118C">
      <w:pPr>
        <w:pStyle w:val="Numeracija"/>
        <w:numPr>
          <w:ilvl w:val="0"/>
          <w:numId w:val="0"/>
        </w:numPr>
        <w:ind w:left="360" w:hanging="360"/>
      </w:pPr>
      <w:r>
        <w:rPr>
          <w:noProof/>
        </w:rPr>
        <w:drawing>
          <wp:inline distT="0" distB="0" distL="0" distR="0" wp14:anchorId="2BB210D6" wp14:editId="693C9969">
            <wp:extent cx="3343275" cy="3343275"/>
            <wp:effectExtent l="0" t="0" r="9525" b="9525"/>
            <wp:docPr id="84" name="Picture 8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 text, application, email&#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3275" cy="3343275"/>
                    </a:xfrm>
                    <a:prstGeom prst="rect">
                      <a:avLst/>
                    </a:prstGeom>
                    <a:noFill/>
                    <a:ln>
                      <a:noFill/>
                    </a:ln>
                  </pic:spPr>
                </pic:pic>
              </a:graphicData>
            </a:graphic>
          </wp:inline>
        </w:drawing>
      </w:r>
    </w:p>
    <w:p w14:paraId="39FF98E4" w14:textId="77777777" w:rsidR="0066118C" w:rsidRDefault="6C070BAF" w:rsidP="004676E3">
      <w:pPr>
        <w:pStyle w:val="Numeracija"/>
      </w:pPr>
      <w:r>
        <w:t>Išsaugomi įvesti duomenys.</w:t>
      </w:r>
    </w:p>
    <w:p w14:paraId="1D993DF1" w14:textId="77777777" w:rsidR="0066118C" w:rsidRDefault="0066118C" w:rsidP="0066118C">
      <w:pPr>
        <w:pStyle w:val="Numeracija"/>
        <w:numPr>
          <w:ilvl w:val="0"/>
          <w:numId w:val="0"/>
        </w:numPr>
        <w:rPr>
          <w:i/>
          <w:iCs/>
        </w:rPr>
      </w:pPr>
      <w:r>
        <w:rPr>
          <w:i/>
          <w:iCs/>
        </w:rPr>
        <w:t>Pastaba: Įvesta informacija automatiškai bus perkelta į mokėjimo prašymo skirtuką „Rodikliai“.</w:t>
      </w:r>
    </w:p>
    <w:p w14:paraId="1AEA1B99" w14:textId="77777777" w:rsidR="0066118C" w:rsidRDefault="0066118C" w:rsidP="00CC68A6">
      <w:pPr>
        <w:pStyle w:val="Heading4"/>
      </w:pPr>
      <w:bookmarkStart w:id="85" w:name="_Toc75785749"/>
      <w:bookmarkStart w:id="86" w:name="_Toc77085395"/>
      <w:bookmarkStart w:id="87" w:name="_Toc172618915"/>
      <w:r>
        <w:t>Infrastruktūros informacij</w:t>
      </w:r>
      <w:bookmarkEnd w:id="85"/>
      <w:r>
        <w:t>os pildymas</w:t>
      </w:r>
      <w:bookmarkEnd w:id="86"/>
      <w:bookmarkEnd w:id="87"/>
    </w:p>
    <w:p w14:paraId="22317647" w14:textId="77777777" w:rsidR="0066118C" w:rsidRDefault="0066118C" w:rsidP="0066118C">
      <w:r>
        <w:t xml:space="preserve">Infrastruktūros skirtuko pildymas </w:t>
      </w:r>
      <w:r>
        <w:rPr>
          <w:i/>
          <w:iCs/>
        </w:rPr>
        <w:t>(Pastaba: skirtukas matomas tik PAI, PKI ir ID tipo mokėjimo prašymuose, kurių išlaidų pobūdis yra „Galutinis“)</w:t>
      </w:r>
      <w:r>
        <w:t>:</w:t>
      </w:r>
    </w:p>
    <w:p w14:paraId="5E935663" w14:textId="77777777" w:rsidR="0066118C" w:rsidRDefault="0066118C" w:rsidP="00110161">
      <w:pPr>
        <w:pStyle w:val="Numeracija"/>
        <w:numPr>
          <w:ilvl w:val="0"/>
          <w:numId w:val="44"/>
        </w:numPr>
      </w:pPr>
      <w:r>
        <w:t>PAI tipo mokėjimo prašyme, kurio išlaidų pobūdis yra galutinis, lange pasirenkamas skirtukas „Infrastruktūra“;</w:t>
      </w:r>
    </w:p>
    <w:p w14:paraId="5565F093" w14:textId="456AB0CE" w:rsidR="0066118C" w:rsidRDefault="00277727" w:rsidP="0066118C">
      <w:pPr>
        <w:pStyle w:val="Numeracija"/>
        <w:numPr>
          <w:ilvl w:val="0"/>
          <w:numId w:val="0"/>
        </w:numPr>
        <w:ind w:left="360" w:hanging="360"/>
      </w:pPr>
      <w:r>
        <w:rPr>
          <w:noProof/>
        </w:rPr>
        <w:drawing>
          <wp:inline distT="0" distB="0" distL="0" distR="0" wp14:anchorId="6C585EAF" wp14:editId="290DB677">
            <wp:extent cx="6300470" cy="1076960"/>
            <wp:effectExtent l="0" t="0" r="5080" b="8890"/>
            <wp:docPr id="42" name="Picture 4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300470" cy="1076960"/>
                    </a:xfrm>
                    <a:prstGeom prst="rect">
                      <a:avLst/>
                    </a:prstGeom>
                    <a:noFill/>
                    <a:ln>
                      <a:noFill/>
                    </a:ln>
                  </pic:spPr>
                </pic:pic>
              </a:graphicData>
            </a:graphic>
          </wp:inline>
        </w:drawing>
      </w:r>
    </w:p>
    <w:p w14:paraId="059D040A" w14:textId="77777777" w:rsidR="00277727" w:rsidRDefault="00277727" w:rsidP="0066118C">
      <w:pPr>
        <w:pStyle w:val="Numeracija"/>
        <w:numPr>
          <w:ilvl w:val="0"/>
          <w:numId w:val="0"/>
        </w:numPr>
        <w:ind w:left="360" w:hanging="360"/>
      </w:pPr>
    </w:p>
    <w:p w14:paraId="42CB24B9" w14:textId="77777777" w:rsidR="0066118C" w:rsidRDefault="6C070BAF" w:rsidP="004676E3">
      <w:pPr>
        <w:pStyle w:val="Numeracija"/>
      </w:pPr>
      <w:r>
        <w:lastRenderedPageBreak/>
        <w:t>Sąrašo viršuje paspaudžiamas mygtukas [Registruoti naują];</w:t>
      </w:r>
    </w:p>
    <w:p w14:paraId="23C4D197" w14:textId="6A286498" w:rsidR="00277727" w:rsidRDefault="00277727" w:rsidP="004A6910">
      <w:pPr>
        <w:pStyle w:val="Numeracija"/>
        <w:numPr>
          <w:ilvl w:val="0"/>
          <w:numId w:val="0"/>
        </w:numPr>
      </w:pPr>
      <w:r>
        <w:rPr>
          <w:noProof/>
        </w:rPr>
        <w:drawing>
          <wp:inline distT="0" distB="0" distL="0" distR="0" wp14:anchorId="5FDE1307" wp14:editId="3A4B3A37">
            <wp:extent cx="6300470" cy="1715135"/>
            <wp:effectExtent l="0" t="0" r="5080" b="0"/>
            <wp:docPr id="43" name="Picture 4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10;&#10;Description automatically generated with medium confidenc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00470" cy="1715135"/>
                    </a:xfrm>
                    <a:prstGeom prst="rect">
                      <a:avLst/>
                    </a:prstGeom>
                    <a:noFill/>
                    <a:ln>
                      <a:noFill/>
                    </a:ln>
                  </pic:spPr>
                </pic:pic>
              </a:graphicData>
            </a:graphic>
          </wp:inline>
        </w:drawing>
      </w:r>
    </w:p>
    <w:p w14:paraId="45C56820" w14:textId="77777777" w:rsidR="0066118C" w:rsidRDefault="6C070BAF" w:rsidP="004676E3">
      <w:pPr>
        <w:pStyle w:val="Numeracija"/>
      </w:pPr>
      <w:r>
        <w:t>Įvedama ir išsaugoma informacija.</w:t>
      </w:r>
    </w:p>
    <w:p w14:paraId="41387688" w14:textId="77777777" w:rsidR="0066118C" w:rsidRDefault="0066118C" w:rsidP="0066118C">
      <w:pPr>
        <w:pStyle w:val="Numeracija"/>
        <w:numPr>
          <w:ilvl w:val="0"/>
          <w:numId w:val="0"/>
        </w:numPr>
        <w:ind w:left="360" w:hanging="360"/>
      </w:pPr>
      <w:r>
        <w:rPr>
          <w:noProof/>
        </w:rPr>
        <w:drawing>
          <wp:inline distT="0" distB="0" distL="0" distR="0" wp14:anchorId="4275DC9C" wp14:editId="3E9D235D">
            <wp:extent cx="3143250" cy="4038600"/>
            <wp:effectExtent l="0" t="0" r="0" b="0"/>
            <wp:docPr id="82" name="Picture 8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 text, application, email&#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43250" cy="4038600"/>
                    </a:xfrm>
                    <a:prstGeom prst="rect">
                      <a:avLst/>
                    </a:prstGeom>
                    <a:noFill/>
                    <a:ln>
                      <a:noFill/>
                    </a:ln>
                  </pic:spPr>
                </pic:pic>
              </a:graphicData>
            </a:graphic>
          </wp:inline>
        </w:drawing>
      </w:r>
    </w:p>
    <w:p w14:paraId="2E281041" w14:textId="77777777" w:rsidR="0066118C" w:rsidRDefault="0066118C" w:rsidP="00CC68A6">
      <w:pPr>
        <w:pStyle w:val="Heading4"/>
      </w:pPr>
      <w:bookmarkStart w:id="88" w:name="_Toc75785750"/>
      <w:bookmarkStart w:id="89" w:name="_Toc77085396"/>
      <w:bookmarkStart w:id="90" w:name="_Toc172618916"/>
      <w:r>
        <w:t>Viešųjų pirkimų duomen</w:t>
      </w:r>
      <w:bookmarkEnd w:id="88"/>
      <w:r>
        <w:t>ų pildymas</w:t>
      </w:r>
      <w:bookmarkEnd w:id="89"/>
      <w:bookmarkEnd w:id="90"/>
    </w:p>
    <w:p w14:paraId="52046714" w14:textId="77777777" w:rsidR="0066118C" w:rsidRDefault="0066118C" w:rsidP="0066118C">
      <w:r>
        <w:t xml:space="preserve">Viešųjų pirkimų informacijos įvedimas </w:t>
      </w:r>
      <w:r>
        <w:rPr>
          <w:i/>
          <w:iCs/>
        </w:rPr>
        <w:t>(Pastaba: skirtukas matomas tik PAI, PKI ir ID tipo mokėjimo prašymuose, kurių išlaidų pobūdis yra „Galutinis“)</w:t>
      </w:r>
      <w:r>
        <w:t>:</w:t>
      </w:r>
    </w:p>
    <w:p w14:paraId="0DF33F76" w14:textId="77777777" w:rsidR="0066118C" w:rsidRDefault="0066118C" w:rsidP="00110161">
      <w:pPr>
        <w:pStyle w:val="Numeracija"/>
        <w:numPr>
          <w:ilvl w:val="0"/>
          <w:numId w:val="45"/>
        </w:numPr>
      </w:pPr>
      <w:r>
        <w:t>PAI tipo mokėjimo prašyme, kurio išlaidų pobūdis yra galutinis, lange pasirenkamas skirtukas „Viešieji pirkimai“;</w:t>
      </w:r>
    </w:p>
    <w:p w14:paraId="0E19D0F2" w14:textId="066D2C08" w:rsidR="004A6910" w:rsidRDefault="004A6910" w:rsidP="0066118C">
      <w:pPr>
        <w:pStyle w:val="Numeracija"/>
        <w:numPr>
          <w:ilvl w:val="0"/>
          <w:numId w:val="0"/>
        </w:numPr>
        <w:ind w:left="360" w:hanging="360"/>
      </w:pPr>
      <w:r>
        <w:rPr>
          <w:noProof/>
        </w:rPr>
        <w:drawing>
          <wp:inline distT="0" distB="0" distL="0" distR="0" wp14:anchorId="1B5690BD" wp14:editId="1F8C1EE1">
            <wp:extent cx="6300470" cy="1076960"/>
            <wp:effectExtent l="0" t="0" r="5080" b="8890"/>
            <wp:docPr id="44" name="Picture 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screenshot of a computer&#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300470" cy="1076960"/>
                    </a:xfrm>
                    <a:prstGeom prst="rect">
                      <a:avLst/>
                    </a:prstGeom>
                    <a:noFill/>
                    <a:ln>
                      <a:noFill/>
                    </a:ln>
                  </pic:spPr>
                </pic:pic>
              </a:graphicData>
            </a:graphic>
          </wp:inline>
        </w:drawing>
      </w:r>
    </w:p>
    <w:p w14:paraId="05344FDB" w14:textId="77777777" w:rsidR="0066118C" w:rsidRDefault="6C070BAF" w:rsidP="004676E3">
      <w:pPr>
        <w:pStyle w:val="Numeracija"/>
      </w:pPr>
      <w:r>
        <w:t>Sąrašo apačioje paspaudžiamas mygtukas [Redaguoti];</w:t>
      </w:r>
    </w:p>
    <w:p w14:paraId="42E83B8E" w14:textId="77777777" w:rsidR="0066118C" w:rsidRDefault="0066118C" w:rsidP="0066118C">
      <w:pPr>
        <w:pStyle w:val="Numeracija"/>
        <w:numPr>
          <w:ilvl w:val="0"/>
          <w:numId w:val="0"/>
        </w:numPr>
        <w:ind w:left="360" w:hanging="360"/>
      </w:pPr>
      <w:r>
        <w:rPr>
          <w:noProof/>
        </w:rPr>
        <w:lastRenderedPageBreak/>
        <w:drawing>
          <wp:inline distT="0" distB="0" distL="0" distR="0" wp14:anchorId="2CC92BA5" wp14:editId="3C9C1F26">
            <wp:extent cx="6296025" cy="2152650"/>
            <wp:effectExtent l="0" t="0" r="9525" b="0"/>
            <wp:docPr id="117" name="Picture 1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Graphical user interface, text, application, email&#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96025" cy="2152650"/>
                    </a:xfrm>
                    <a:prstGeom prst="rect">
                      <a:avLst/>
                    </a:prstGeom>
                    <a:noFill/>
                    <a:ln>
                      <a:noFill/>
                    </a:ln>
                  </pic:spPr>
                </pic:pic>
              </a:graphicData>
            </a:graphic>
          </wp:inline>
        </w:drawing>
      </w:r>
    </w:p>
    <w:p w14:paraId="62419CDC" w14:textId="77777777" w:rsidR="0066118C" w:rsidRDefault="0066118C" w:rsidP="0066118C">
      <w:r>
        <w:t>3. Užpildoma informacija ir paspaudžiamas mygtukas [Išsaugoti].</w:t>
      </w:r>
    </w:p>
    <w:p w14:paraId="46EB154E" w14:textId="0D9DEBEA" w:rsidR="0066118C" w:rsidRDefault="0066118C" w:rsidP="00D17379">
      <w:pPr>
        <w:ind w:firstLine="0"/>
      </w:pPr>
      <w:r w:rsidRPr="00334FB6">
        <w:rPr>
          <w:noProof/>
        </w:rPr>
        <w:drawing>
          <wp:inline distT="0" distB="0" distL="0" distR="0" wp14:anchorId="4C63D636" wp14:editId="30879257">
            <wp:extent cx="2122227" cy="862884"/>
            <wp:effectExtent l="0" t="0" r="0" b="0"/>
            <wp:docPr id="118" name="Picture 1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Diagram&#10;&#10;Description automatically generated"/>
                    <pic:cNvPicPr/>
                  </pic:nvPicPr>
                  <pic:blipFill>
                    <a:blip r:embed="rId110"/>
                    <a:stretch>
                      <a:fillRect/>
                    </a:stretch>
                  </pic:blipFill>
                  <pic:spPr>
                    <a:xfrm>
                      <a:off x="0" y="0"/>
                      <a:ext cx="2137321" cy="869021"/>
                    </a:xfrm>
                    <a:prstGeom prst="rect">
                      <a:avLst/>
                    </a:prstGeom>
                  </pic:spPr>
                </pic:pic>
              </a:graphicData>
            </a:graphic>
          </wp:inline>
        </w:drawing>
      </w:r>
    </w:p>
    <w:p w14:paraId="439D3763" w14:textId="77777777" w:rsidR="0066118C" w:rsidRDefault="0066118C" w:rsidP="00CC68A6">
      <w:pPr>
        <w:pStyle w:val="Heading4"/>
      </w:pPr>
      <w:bookmarkStart w:id="91" w:name="_Toc75785751"/>
      <w:bookmarkStart w:id="92" w:name="_Toc77085397"/>
      <w:bookmarkStart w:id="93" w:name="_Toc172618917"/>
      <w:r>
        <w:t>Viešinimo duomen</w:t>
      </w:r>
      <w:bookmarkEnd w:id="91"/>
      <w:r>
        <w:t>ų pildymas</w:t>
      </w:r>
      <w:bookmarkEnd w:id="92"/>
      <w:bookmarkEnd w:id="93"/>
    </w:p>
    <w:p w14:paraId="0162B9F2" w14:textId="77777777" w:rsidR="0066118C" w:rsidRDefault="0066118C" w:rsidP="0066118C">
      <w:r>
        <w:t xml:space="preserve">Viešinimo duomenų įvedimas </w:t>
      </w:r>
      <w:r>
        <w:rPr>
          <w:i/>
          <w:iCs/>
        </w:rPr>
        <w:t>(Pastaba: skirtukas matomas tik PAI, PKI ir ID tipo mokėjimo prašymuose, kurių išlaidų pobūdis yra „Galutinis“)</w:t>
      </w:r>
      <w:r>
        <w:t xml:space="preserve">: </w:t>
      </w:r>
    </w:p>
    <w:p w14:paraId="43841862" w14:textId="77777777" w:rsidR="0066118C" w:rsidRDefault="0066118C" w:rsidP="0066118C"/>
    <w:p w14:paraId="7C8CD60B" w14:textId="1A87F39D" w:rsidR="0066118C" w:rsidRDefault="0066118C" w:rsidP="00110161">
      <w:pPr>
        <w:pStyle w:val="Numeracija"/>
        <w:numPr>
          <w:ilvl w:val="0"/>
          <w:numId w:val="46"/>
        </w:numPr>
      </w:pPr>
      <w:r>
        <w:t>PAI tipo mokėjimo prašyme, kurio išlaidų pobūdis yra galutinis, lange pasirenkamas skirtukas „Viešinimas“;</w:t>
      </w:r>
    </w:p>
    <w:p w14:paraId="4AF20A21" w14:textId="7EE2770A" w:rsidR="00C43BE4" w:rsidRDefault="00C43BE4" w:rsidP="0066118C">
      <w:pPr>
        <w:pStyle w:val="Numeracija"/>
        <w:numPr>
          <w:ilvl w:val="0"/>
          <w:numId w:val="0"/>
        </w:numPr>
        <w:ind w:left="360" w:hanging="360"/>
      </w:pPr>
      <w:r>
        <w:rPr>
          <w:noProof/>
        </w:rPr>
        <w:drawing>
          <wp:inline distT="0" distB="0" distL="0" distR="0" wp14:anchorId="74D6FF27" wp14:editId="4658E052">
            <wp:extent cx="6300470" cy="1076960"/>
            <wp:effectExtent l="0" t="0" r="508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300470" cy="1076960"/>
                    </a:xfrm>
                    <a:prstGeom prst="rect">
                      <a:avLst/>
                    </a:prstGeom>
                    <a:noFill/>
                    <a:ln>
                      <a:noFill/>
                    </a:ln>
                  </pic:spPr>
                </pic:pic>
              </a:graphicData>
            </a:graphic>
          </wp:inline>
        </w:drawing>
      </w:r>
    </w:p>
    <w:p w14:paraId="41FC5FA1" w14:textId="77777777" w:rsidR="0066118C" w:rsidRDefault="6C070BAF" w:rsidP="004676E3">
      <w:pPr>
        <w:pStyle w:val="Numeracija"/>
      </w:pPr>
      <w:r>
        <w:t>Sąrašo apačioje paspaudžiamas mygtukas [Redaguoti];</w:t>
      </w:r>
    </w:p>
    <w:p w14:paraId="09ED723E" w14:textId="77777777" w:rsidR="0066118C" w:rsidRDefault="0066118C" w:rsidP="0066118C">
      <w:pPr>
        <w:pStyle w:val="Numeracija"/>
        <w:numPr>
          <w:ilvl w:val="0"/>
          <w:numId w:val="0"/>
        </w:numPr>
        <w:ind w:left="360" w:hanging="360"/>
      </w:pPr>
      <w:r>
        <w:rPr>
          <w:noProof/>
        </w:rPr>
        <w:drawing>
          <wp:inline distT="0" distB="0" distL="0" distR="0" wp14:anchorId="62895EAC" wp14:editId="4B01D54F">
            <wp:extent cx="6300470" cy="3416935"/>
            <wp:effectExtent l="0" t="0" r="5080" b="0"/>
            <wp:docPr id="119" name="Picture 119"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Graphical user interface, application, table&#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300470" cy="3416935"/>
                    </a:xfrm>
                    <a:prstGeom prst="rect">
                      <a:avLst/>
                    </a:prstGeom>
                    <a:noFill/>
                    <a:ln>
                      <a:noFill/>
                    </a:ln>
                  </pic:spPr>
                </pic:pic>
              </a:graphicData>
            </a:graphic>
          </wp:inline>
        </w:drawing>
      </w:r>
    </w:p>
    <w:p w14:paraId="75446453" w14:textId="77777777" w:rsidR="0066118C" w:rsidRDefault="0066118C" w:rsidP="0066118C">
      <w:pPr>
        <w:pStyle w:val="Numeracija"/>
        <w:numPr>
          <w:ilvl w:val="0"/>
          <w:numId w:val="0"/>
        </w:numPr>
        <w:ind w:left="360" w:hanging="360"/>
      </w:pPr>
    </w:p>
    <w:p w14:paraId="5BC9C002" w14:textId="77777777" w:rsidR="0066118C" w:rsidRDefault="6C070BAF" w:rsidP="004676E3">
      <w:pPr>
        <w:pStyle w:val="Numeracija"/>
      </w:pPr>
      <w:r>
        <w:lastRenderedPageBreak/>
        <w:t>Užpildoma informacija ir paspaudžiamas mygtukas [Išsaugoti];</w:t>
      </w:r>
    </w:p>
    <w:p w14:paraId="65D7F04E" w14:textId="77777777" w:rsidR="0066118C" w:rsidRDefault="0066118C" w:rsidP="0066118C">
      <w:pPr>
        <w:pStyle w:val="Numeracija"/>
        <w:numPr>
          <w:ilvl w:val="0"/>
          <w:numId w:val="0"/>
        </w:numPr>
        <w:ind w:left="360" w:hanging="360"/>
      </w:pPr>
      <w:r w:rsidRPr="00334FB6">
        <w:rPr>
          <w:noProof/>
        </w:rPr>
        <w:drawing>
          <wp:inline distT="0" distB="0" distL="0" distR="0" wp14:anchorId="206115F6" wp14:editId="2FCB38EC">
            <wp:extent cx="2198580" cy="893928"/>
            <wp:effectExtent l="0" t="0" r="0" b="1905"/>
            <wp:docPr id="120" name="Picture 1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Diagram&#10;&#10;Description automatically generated"/>
                    <pic:cNvPicPr/>
                  </pic:nvPicPr>
                  <pic:blipFill>
                    <a:blip r:embed="rId110"/>
                    <a:stretch>
                      <a:fillRect/>
                    </a:stretch>
                  </pic:blipFill>
                  <pic:spPr>
                    <a:xfrm>
                      <a:off x="0" y="0"/>
                      <a:ext cx="2201722" cy="895206"/>
                    </a:xfrm>
                    <a:prstGeom prst="rect">
                      <a:avLst/>
                    </a:prstGeom>
                  </pic:spPr>
                </pic:pic>
              </a:graphicData>
            </a:graphic>
          </wp:inline>
        </w:drawing>
      </w:r>
    </w:p>
    <w:p w14:paraId="282AC989" w14:textId="77777777" w:rsidR="0066118C" w:rsidRDefault="0066118C" w:rsidP="0066118C">
      <w:pPr>
        <w:pStyle w:val="Numeracija"/>
        <w:numPr>
          <w:ilvl w:val="0"/>
          <w:numId w:val="0"/>
        </w:numPr>
        <w:ind w:left="360" w:hanging="360"/>
      </w:pPr>
    </w:p>
    <w:p w14:paraId="0C826783" w14:textId="77777777" w:rsidR="0066118C" w:rsidRDefault="6C070BAF" w:rsidP="004676E3">
      <w:pPr>
        <w:pStyle w:val="Numeracija"/>
      </w:pPr>
      <w:r>
        <w:t>Prie kiekvienos eilutės galima prisegti vieną arba daugiau failų.</w:t>
      </w:r>
    </w:p>
    <w:p w14:paraId="01C9BECC" w14:textId="77777777" w:rsidR="0066118C" w:rsidRDefault="0066118C" w:rsidP="0066118C">
      <w:pPr>
        <w:pStyle w:val="Numeracija"/>
        <w:numPr>
          <w:ilvl w:val="0"/>
          <w:numId w:val="0"/>
        </w:numPr>
        <w:ind w:left="360" w:hanging="360"/>
      </w:pPr>
      <w:r>
        <w:rPr>
          <w:noProof/>
        </w:rPr>
        <w:drawing>
          <wp:inline distT="0" distB="0" distL="0" distR="0" wp14:anchorId="1E2E9BC7" wp14:editId="5E8B725F">
            <wp:extent cx="6005015" cy="1662508"/>
            <wp:effectExtent l="0" t="0" r="0" b="0"/>
            <wp:docPr id="121" name="Picture 121"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Graphical user interface, text&#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19260" cy="1666452"/>
                    </a:xfrm>
                    <a:prstGeom prst="rect">
                      <a:avLst/>
                    </a:prstGeom>
                    <a:noFill/>
                    <a:ln>
                      <a:noFill/>
                    </a:ln>
                  </pic:spPr>
                </pic:pic>
              </a:graphicData>
            </a:graphic>
          </wp:inline>
        </w:drawing>
      </w:r>
    </w:p>
    <w:p w14:paraId="2636AF8C" w14:textId="43502BF1" w:rsidR="00394EBA" w:rsidRDefault="00394EBA" w:rsidP="00394EBA">
      <w:pPr>
        <w:pStyle w:val="Heading4"/>
      </w:pPr>
      <w:bookmarkStart w:id="94" w:name="_Toc172618918"/>
      <w:r>
        <w:t>Informacijos apie ES teisyną pildymas</w:t>
      </w:r>
      <w:bookmarkEnd w:id="94"/>
      <w:r>
        <w:t xml:space="preserve"> </w:t>
      </w:r>
    </w:p>
    <w:p w14:paraId="4CF39998" w14:textId="77777777" w:rsidR="00394EBA" w:rsidRDefault="00394EBA" w:rsidP="00394EBA">
      <w:r>
        <w:t>PAI tipo mokėjimo prašymui informacijos apie ES teisyną įvedimas:</w:t>
      </w:r>
    </w:p>
    <w:p w14:paraId="38584AF7" w14:textId="77777777" w:rsidR="00394EBA" w:rsidRDefault="00394EBA" w:rsidP="00110161">
      <w:pPr>
        <w:pStyle w:val="Numeracija"/>
        <w:numPr>
          <w:ilvl w:val="0"/>
          <w:numId w:val="61"/>
        </w:numPr>
      </w:pPr>
      <w:r>
        <w:t>PAI tipo mokėjimo prašymo lange pasirenkamas skirtukas „Informacija apie ES teisyną“;</w:t>
      </w:r>
    </w:p>
    <w:p w14:paraId="2E40AB0A" w14:textId="77777777" w:rsidR="00394EBA" w:rsidRDefault="1E692E4E" w:rsidP="00394EBA">
      <w:pPr>
        <w:pStyle w:val="Numeracija"/>
      </w:pPr>
      <w:r>
        <w:t>Lango apačioje paspaudžiamas mygtukas [Redaguoti];</w:t>
      </w:r>
    </w:p>
    <w:p w14:paraId="01EE7926" w14:textId="77777777" w:rsidR="00394EBA" w:rsidRDefault="1E692E4E" w:rsidP="00394EBA">
      <w:pPr>
        <w:pStyle w:val="Numeracija"/>
      </w:pPr>
      <w:r>
        <w:t>Užpildoma informacija;</w:t>
      </w:r>
    </w:p>
    <w:p w14:paraId="08C331E6" w14:textId="344AF0C3" w:rsidR="00394EBA" w:rsidRPr="007B7D51" w:rsidRDefault="1E692E4E" w:rsidP="00F85031">
      <w:pPr>
        <w:pStyle w:val="Numeracija"/>
      </w:pPr>
      <w:r>
        <w:t>Išsaugoma koreguota informacija paspaudus mygtuką [Išsaugoti].</w:t>
      </w:r>
    </w:p>
    <w:p w14:paraId="435E06CB" w14:textId="079B4146" w:rsidR="00394EBA" w:rsidRDefault="00D95759" w:rsidP="00D95759">
      <w:pPr>
        <w:ind w:firstLine="0"/>
        <w:jc w:val="center"/>
      </w:pPr>
      <w:r>
        <w:rPr>
          <w:noProof/>
        </w:rPr>
        <w:drawing>
          <wp:inline distT="0" distB="0" distL="0" distR="0" wp14:anchorId="6A23DAB7" wp14:editId="4A7EFD84">
            <wp:extent cx="5903655" cy="3802687"/>
            <wp:effectExtent l="0" t="0" r="1905" b="7620"/>
            <wp:docPr id="20415143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14371" name="Picture 1" descr="A screenshot of a computer&#10;&#10;Description automatically generated"/>
                    <pic:cNvPicPr/>
                  </pic:nvPicPr>
                  <pic:blipFill>
                    <a:blip r:embed="rId114"/>
                    <a:stretch>
                      <a:fillRect/>
                    </a:stretch>
                  </pic:blipFill>
                  <pic:spPr>
                    <a:xfrm>
                      <a:off x="0" y="0"/>
                      <a:ext cx="5904838" cy="3803449"/>
                    </a:xfrm>
                    <a:prstGeom prst="rect">
                      <a:avLst/>
                    </a:prstGeom>
                  </pic:spPr>
                </pic:pic>
              </a:graphicData>
            </a:graphic>
          </wp:inline>
        </w:drawing>
      </w:r>
    </w:p>
    <w:p w14:paraId="5C914AE8" w14:textId="7EF35C62" w:rsidR="00394EBA" w:rsidRDefault="00E011E5" w:rsidP="00E011E5">
      <w:pPr>
        <w:pStyle w:val="Heading4"/>
      </w:pPr>
      <w:bookmarkStart w:id="95" w:name="_Toc172618919"/>
      <w:r>
        <w:t xml:space="preserve">Išlaidų supaprastinimų </w:t>
      </w:r>
      <w:r w:rsidR="002C2EEE">
        <w:t>redagavimas</w:t>
      </w:r>
      <w:bookmarkEnd w:id="95"/>
    </w:p>
    <w:p w14:paraId="29730FD3" w14:textId="5FA6E071" w:rsidR="00E011E5" w:rsidRDefault="002C2EEE" w:rsidP="00E011E5">
      <w:r>
        <w:t>Redaguoj</w:t>
      </w:r>
      <w:r w:rsidR="00E011E5">
        <w:t>ant informaciją apie PAI tipo mokėjimo prašymo išlaidų supaprastinimams vykdomi žingsniai (</w:t>
      </w:r>
      <w:r w:rsidR="00E011E5" w:rsidRPr="00B61892">
        <w:rPr>
          <w:i/>
          <w:iCs/>
        </w:rPr>
        <w:t>Pastaba: skirtuke matomos tik toks išlaidų eilutės, kurioms yra taikom</w:t>
      </w:r>
      <w:r w:rsidR="00E011E5">
        <w:rPr>
          <w:i/>
          <w:iCs/>
        </w:rPr>
        <w:t>i</w:t>
      </w:r>
      <w:r w:rsidR="00E011E5" w:rsidRPr="00B61892">
        <w:rPr>
          <w:i/>
          <w:iCs/>
        </w:rPr>
        <w:t xml:space="preserve"> išlaidų supaprastinim</w:t>
      </w:r>
      <w:r w:rsidR="00E011E5">
        <w:rPr>
          <w:i/>
          <w:iCs/>
        </w:rPr>
        <w:t>ai</w:t>
      </w:r>
      <w:r w:rsidR="00E011E5" w:rsidRPr="00B61892">
        <w:rPr>
          <w:i/>
          <w:iCs/>
        </w:rPr>
        <w:t xml:space="preserve"> pagal Projekto finansavimo duomenis ir kurios yra suvestos išlaidų detalizacijos skirtuke</w:t>
      </w:r>
      <w:r w:rsidR="00E011E5">
        <w:t>):</w:t>
      </w:r>
    </w:p>
    <w:p w14:paraId="3E32DE28" w14:textId="77777777" w:rsidR="00E011E5" w:rsidRDefault="00E011E5" w:rsidP="00110161">
      <w:pPr>
        <w:pStyle w:val="Numeracija"/>
        <w:numPr>
          <w:ilvl w:val="0"/>
          <w:numId w:val="62"/>
        </w:numPr>
      </w:pPr>
      <w:r w:rsidRPr="00B74976">
        <w:lastRenderedPageBreak/>
        <w:t>PAI tipo mokėjimo prašymo lange pasirenkamas skirtukas „</w:t>
      </w:r>
      <w:r>
        <w:t>Išlaidų supaprastinimai</w:t>
      </w:r>
      <w:r w:rsidRPr="00B74976">
        <w:t>“;</w:t>
      </w:r>
    </w:p>
    <w:p w14:paraId="40816977" w14:textId="77777777" w:rsidR="00E011E5" w:rsidRDefault="3296E763" w:rsidP="00E011E5">
      <w:pPr>
        <w:pStyle w:val="Numeracija"/>
      </w:pPr>
      <w:r>
        <w:t>Prie pasirinktos išlaidų eilutės pagal išlaidų supaprastinimą paspaudžiamas redagavimo mygtukas;</w:t>
      </w:r>
    </w:p>
    <w:p w14:paraId="3FB7D844" w14:textId="0BFA51FF" w:rsidR="00E011E5" w:rsidRDefault="00E011E5" w:rsidP="00E011E5">
      <w:pPr>
        <w:pStyle w:val="Numeracija"/>
        <w:numPr>
          <w:ilvl w:val="0"/>
          <w:numId w:val="0"/>
        </w:numPr>
        <w:ind w:left="360"/>
      </w:pPr>
      <w:r>
        <w:rPr>
          <w:noProof/>
        </w:rPr>
        <w:drawing>
          <wp:inline distT="0" distB="0" distL="0" distR="0" wp14:anchorId="66E3246D" wp14:editId="0A7D9979">
            <wp:extent cx="5896230" cy="1540783"/>
            <wp:effectExtent l="0" t="0" r="0" b="2540"/>
            <wp:docPr id="53" name="Picture 5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115">
                      <a:extLst>
                        <a:ext uri="{28A0092B-C50C-407E-A947-70E740481C1C}">
                          <a14:useLocalDpi xmlns:a14="http://schemas.microsoft.com/office/drawing/2010/main" val="0"/>
                        </a:ext>
                      </a:extLst>
                    </a:blip>
                    <a:stretch>
                      <a:fillRect/>
                    </a:stretch>
                  </pic:blipFill>
                  <pic:spPr>
                    <a:xfrm>
                      <a:off x="0" y="0"/>
                      <a:ext cx="5896230" cy="1540783"/>
                    </a:xfrm>
                    <a:prstGeom prst="rect">
                      <a:avLst/>
                    </a:prstGeom>
                  </pic:spPr>
                </pic:pic>
              </a:graphicData>
            </a:graphic>
          </wp:inline>
        </w:drawing>
      </w:r>
      <w:r w:rsidR="788B739A">
        <w:t>fi</w:t>
      </w:r>
    </w:p>
    <w:p w14:paraId="0AF080F9" w14:textId="77777777" w:rsidR="00E011E5" w:rsidRDefault="3296E763" w:rsidP="00E011E5">
      <w:pPr>
        <w:pStyle w:val="Numeracija"/>
      </w:pPr>
      <w:r>
        <w:t xml:space="preserve">Atidarytame redagavimo lange suvedama informacija. </w:t>
      </w:r>
      <w:r w:rsidRPr="570340CF">
        <w:rPr>
          <w:i/>
          <w:iCs/>
        </w:rPr>
        <w:t>„Pastaba: redagavimo langai yra skirtingi pagal pasirinktą išlaidų eilutę, kuriai yra taikomas išlaidų supaprastinimas“.</w:t>
      </w:r>
    </w:p>
    <w:p w14:paraId="479082E2" w14:textId="1951EB38" w:rsidR="00E011E5" w:rsidRDefault="00393D05" w:rsidP="00E011E5">
      <w:pPr>
        <w:pStyle w:val="Numeracija"/>
        <w:numPr>
          <w:ilvl w:val="0"/>
          <w:numId w:val="0"/>
        </w:numPr>
        <w:ind w:left="360"/>
      </w:pPr>
      <w:r>
        <w:rPr>
          <w:noProof/>
        </w:rPr>
        <w:drawing>
          <wp:inline distT="0" distB="0" distL="0" distR="0" wp14:anchorId="76B97638" wp14:editId="74B04C1A">
            <wp:extent cx="5804116" cy="4855871"/>
            <wp:effectExtent l="0" t="0" r="6350" b="1905"/>
            <wp:docPr id="695689605" name="Picture 6956896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36012" name="Picture 1" descr="A screenshot of a computer&#10;&#10;Description automatically generated"/>
                    <pic:cNvPicPr/>
                  </pic:nvPicPr>
                  <pic:blipFill>
                    <a:blip r:embed="rId116"/>
                    <a:stretch>
                      <a:fillRect/>
                    </a:stretch>
                  </pic:blipFill>
                  <pic:spPr>
                    <a:xfrm>
                      <a:off x="0" y="0"/>
                      <a:ext cx="5821140" cy="4870113"/>
                    </a:xfrm>
                    <a:prstGeom prst="rect">
                      <a:avLst/>
                    </a:prstGeom>
                  </pic:spPr>
                </pic:pic>
              </a:graphicData>
            </a:graphic>
          </wp:inline>
        </w:drawing>
      </w:r>
    </w:p>
    <w:p w14:paraId="0DF9FB4F" w14:textId="77777777" w:rsidR="00E011E5" w:rsidRDefault="3296E763" w:rsidP="00E011E5">
      <w:pPr>
        <w:pStyle w:val="Numeracija"/>
      </w:pPr>
      <w:r>
        <w:t>Suvesta informacija išsaugoma paspaudus mygtuką [Išsaugoti].</w:t>
      </w:r>
    </w:p>
    <w:p w14:paraId="51A50CC8" w14:textId="446D9F03" w:rsidR="002232CB" w:rsidRDefault="006D3B53" w:rsidP="00D17379">
      <w:pPr>
        <w:pStyle w:val="Numeracija"/>
        <w:numPr>
          <w:ilvl w:val="0"/>
          <w:numId w:val="0"/>
        </w:numPr>
        <w:ind w:left="360"/>
        <w:rPr>
          <w:i/>
          <w:iCs/>
        </w:rPr>
      </w:pPr>
      <w:r w:rsidRPr="0003359F">
        <w:rPr>
          <w:i/>
          <w:iCs/>
        </w:rPr>
        <w:t xml:space="preserve">Pastaba: </w:t>
      </w:r>
      <w:r w:rsidR="002C2EEE">
        <w:rPr>
          <w:i/>
          <w:iCs/>
        </w:rPr>
        <w:t xml:space="preserve">Deklaruotos ES, BF ir nuosavos lėšų sumos </w:t>
      </w:r>
      <w:r w:rsidR="002C2EEE" w:rsidRPr="0003359F">
        <w:rPr>
          <w:i/>
          <w:iCs/>
        </w:rPr>
        <w:t xml:space="preserve">automatiškai </w:t>
      </w:r>
      <w:r w:rsidR="002C2EEE">
        <w:rPr>
          <w:i/>
          <w:iCs/>
        </w:rPr>
        <w:t xml:space="preserve">užpildomos </w:t>
      </w:r>
      <w:r w:rsidR="002C2EEE" w:rsidRPr="0003359F">
        <w:rPr>
          <w:i/>
          <w:iCs/>
        </w:rPr>
        <w:t>mokėjimo prašymo</w:t>
      </w:r>
      <w:r w:rsidR="002C2EEE">
        <w:rPr>
          <w:i/>
          <w:iCs/>
        </w:rPr>
        <w:t xml:space="preserve"> </w:t>
      </w:r>
      <w:r w:rsidR="002C2EEE" w:rsidRPr="0003359F">
        <w:rPr>
          <w:i/>
          <w:iCs/>
        </w:rPr>
        <w:t>skirtuk</w:t>
      </w:r>
      <w:r w:rsidR="002C2EEE">
        <w:rPr>
          <w:i/>
          <w:iCs/>
        </w:rPr>
        <w:t>o</w:t>
      </w:r>
      <w:r w:rsidR="002C2EEE" w:rsidRPr="0003359F">
        <w:rPr>
          <w:i/>
          <w:iCs/>
        </w:rPr>
        <w:t xml:space="preserve"> „</w:t>
      </w:r>
      <w:r w:rsidR="002C2EEE">
        <w:rPr>
          <w:i/>
          <w:iCs/>
        </w:rPr>
        <w:t>Deklaruotos išlaidos</w:t>
      </w:r>
      <w:r w:rsidR="002C2EEE" w:rsidRPr="0003359F">
        <w:rPr>
          <w:i/>
          <w:iCs/>
        </w:rPr>
        <w:t>“</w:t>
      </w:r>
      <w:r w:rsidR="002C2EEE">
        <w:rPr>
          <w:i/>
          <w:iCs/>
        </w:rPr>
        <w:t xml:space="preserve"> laukų sumomis pagal išlaidų eilutę. Tinkamų ir netinkamų išlaidų supaprastinimo</w:t>
      </w:r>
      <w:r w:rsidR="00467BB1">
        <w:rPr>
          <w:i/>
          <w:iCs/>
        </w:rPr>
        <w:t xml:space="preserve"> </w:t>
      </w:r>
      <w:r w:rsidR="002C2EEE">
        <w:rPr>
          <w:i/>
          <w:iCs/>
        </w:rPr>
        <w:t>sumų laukai užsipildys mokėjimo prašymo skirtuko „Išvados“, išvadų suminėmis lėšų dalimis pagal išlaidų eilutę</w:t>
      </w:r>
      <w:r w:rsidR="004B7581">
        <w:rPr>
          <w:i/>
          <w:iCs/>
        </w:rPr>
        <w:t>.</w:t>
      </w:r>
      <w:r w:rsidR="00C474AA">
        <w:rPr>
          <w:i/>
          <w:iCs/>
        </w:rPr>
        <w:t xml:space="preserve"> Išlaidų eilutės duomenys yra susumuojamas pagal išlaidų eilutės pavadinimą bei numerį</w:t>
      </w:r>
      <w:r w:rsidR="00C474AA" w:rsidRPr="005319CE">
        <w:rPr>
          <w:i/>
          <w:iCs/>
        </w:rPr>
        <w:t>.</w:t>
      </w:r>
    </w:p>
    <w:p w14:paraId="3DCDE9FD" w14:textId="680DD09B" w:rsidR="002232CB" w:rsidRPr="0003359F" w:rsidRDefault="002232CB" w:rsidP="002232CB">
      <w:pPr>
        <w:pStyle w:val="Heading4"/>
      </w:pPr>
      <w:bookmarkStart w:id="96" w:name="_Toc172618920"/>
      <w:r>
        <w:t>Apmokėjim</w:t>
      </w:r>
      <w:r w:rsidR="007B287D">
        <w:t>o</w:t>
      </w:r>
      <w:r>
        <w:t xml:space="preserve"> tiekėjui pildymas</w:t>
      </w:r>
      <w:bookmarkEnd w:id="96"/>
      <w:r>
        <w:t xml:space="preserve"> </w:t>
      </w:r>
    </w:p>
    <w:p w14:paraId="309A45C3" w14:textId="51F2B264" w:rsidR="00E011E5" w:rsidRDefault="006301B6" w:rsidP="00E011E5">
      <w:pPr>
        <w:pStyle w:val="BodyText"/>
      </w:pPr>
      <w:r>
        <w:t>Pildant PAI tipo mokėjimo prašym</w:t>
      </w:r>
      <w:r w:rsidR="00210977">
        <w:t>o apmokėjim</w:t>
      </w:r>
      <w:r w:rsidR="00F1499F">
        <w:t xml:space="preserve">o </w:t>
      </w:r>
      <w:r w:rsidR="00210977">
        <w:t>tiekėjui</w:t>
      </w:r>
      <w:r w:rsidR="00631373">
        <w:t xml:space="preserve"> vykdomi žingsniai</w:t>
      </w:r>
      <w:r w:rsidR="00B26FC5">
        <w:t>:</w:t>
      </w:r>
    </w:p>
    <w:p w14:paraId="76FAB5D0" w14:textId="4A2827B9" w:rsidR="00B26FC5" w:rsidRDefault="00B26FC5" w:rsidP="00110161">
      <w:pPr>
        <w:pStyle w:val="Numeracija"/>
        <w:numPr>
          <w:ilvl w:val="0"/>
          <w:numId w:val="70"/>
        </w:numPr>
      </w:pPr>
      <w:r>
        <w:t>PAI tipo mokėjimo prašymo lange pasirenkamas skirtukas „Apmokėjimai tiekėjui“;</w:t>
      </w:r>
    </w:p>
    <w:p w14:paraId="42CA2E4F" w14:textId="614C76BC" w:rsidR="003069E3" w:rsidRDefault="001112E4" w:rsidP="00110161">
      <w:pPr>
        <w:pStyle w:val="Numeracija"/>
        <w:numPr>
          <w:ilvl w:val="0"/>
          <w:numId w:val="69"/>
        </w:numPr>
      </w:pPr>
      <w:r>
        <w:t>Paspaudžiamas mygtukas [Registruoti naują];</w:t>
      </w:r>
    </w:p>
    <w:p w14:paraId="6742566E" w14:textId="0DC75536" w:rsidR="00B26FC5" w:rsidRDefault="003069E3" w:rsidP="00E011E5">
      <w:pPr>
        <w:pStyle w:val="BodyText"/>
      </w:pPr>
      <w:r>
        <w:rPr>
          <w:noProof/>
        </w:rPr>
        <w:lastRenderedPageBreak/>
        <w:drawing>
          <wp:inline distT="0" distB="0" distL="0" distR="0" wp14:anchorId="03D8AD24" wp14:editId="3AF3F8EF">
            <wp:extent cx="5927090" cy="1926513"/>
            <wp:effectExtent l="0" t="0" r="0" b="0"/>
            <wp:docPr id="22" name="Picture 2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text, application&#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6889" cy="1929698"/>
                    </a:xfrm>
                    <a:prstGeom prst="rect">
                      <a:avLst/>
                    </a:prstGeom>
                    <a:noFill/>
                    <a:ln>
                      <a:noFill/>
                    </a:ln>
                  </pic:spPr>
                </pic:pic>
              </a:graphicData>
            </a:graphic>
          </wp:inline>
        </w:drawing>
      </w:r>
    </w:p>
    <w:p w14:paraId="73700DA6" w14:textId="06F26103" w:rsidR="005A10FB" w:rsidRDefault="2E79A807" w:rsidP="00FB4294">
      <w:pPr>
        <w:pStyle w:val="Numeracija"/>
      </w:pPr>
      <w:r>
        <w:t>Atsidariusiame lange suvedami apmokėjimo tiekėjui duomenys;</w:t>
      </w:r>
    </w:p>
    <w:p w14:paraId="27532508" w14:textId="5FCF755F" w:rsidR="00FB4294" w:rsidRDefault="488271F6" w:rsidP="00FB4294">
      <w:pPr>
        <w:pStyle w:val="Numeracija"/>
      </w:pPr>
      <w:r>
        <w:t>Išsaugoma suvesta informacija paspaudus mygtuką [</w:t>
      </w:r>
      <w:r w:rsidR="22D5151B">
        <w:t>Išsaugoti</w:t>
      </w:r>
      <w:r>
        <w:t>]</w:t>
      </w:r>
      <w:r w:rsidR="22D5151B">
        <w:t>.</w:t>
      </w:r>
    </w:p>
    <w:p w14:paraId="33A9400C" w14:textId="36A19092" w:rsidR="0066118C" w:rsidRDefault="00774029" w:rsidP="00883A5B">
      <w:pPr>
        <w:pStyle w:val="BodyText"/>
      </w:pPr>
      <w:r>
        <w:rPr>
          <w:noProof/>
        </w:rPr>
        <w:drawing>
          <wp:inline distT="0" distB="0" distL="0" distR="0" wp14:anchorId="66BB2975" wp14:editId="0C4CF83D">
            <wp:extent cx="4396740" cy="5174395"/>
            <wp:effectExtent l="0" t="0" r="3810" b="7620"/>
            <wp:docPr id="40" name="Picture 4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402450" cy="5181115"/>
                    </a:xfrm>
                    <a:prstGeom prst="rect">
                      <a:avLst/>
                    </a:prstGeom>
                    <a:noFill/>
                    <a:ln>
                      <a:noFill/>
                    </a:ln>
                  </pic:spPr>
                </pic:pic>
              </a:graphicData>
            </a:graphic>
          </wp:inline>
        </w:drawing>
      </w:r>
    </w:p>
    <w:p w14:paraId="7F0ADF14" w14:textId="77777777" w:rsidR="0066118C" w:rsidRDefault="0066118C" w:rsidP="00CC68A6">
      <w:pPr>
        <w:pStyle w:val="Heading3"/>
      </w:pPr>
      <w:bookmarkStart w:id="97" w:name="_Toc75785752"/>
      <w:bookmarkStart w:id="98" w:name="_Toc77085398"/>
      <w:bookmarkStart w:id="99" w:name="_Toc172618921"/>
      <w:r>
        <w:t xml:space="preserve">PKI/ID tipo mokėjimo </w:t>
      </w:r>
      <w:bookmarkEnd w:id="97"/>
      <w:r>
        <w:t>prašymo pildymas</w:t>
      </w:r>
      <w:bookmarkEnd w:id="98"/>
      <w:bookmarkEnd w:id="99"/>
    </w:p>
    <w:p w14:paraId="5F1D077D" w14:textId="77777777" w:rsidR="0066118C" w:rsidRDefault="0066118C" w:rsidP="0066118C">
      <w:r>
        <w:t>Pildant PKI arba ID tipo mokėjimo prašymą vykdomi žingsniai:</w:t>
      </w:r>
    </w:p>
    <w:p w14:paraId="77B51EBF" w14:textId="77777777" w:rsidR="0066118C" w:rsidRDefault="0066118C" w:rsidP="00110161">
      <w:pPr>
        <w:pStyle w:val="Numeracija"/>
        <w:numPr>
          <w:ilvl w:val="0"/>
          <w:numId w:val="63"/>
        </w:numPr>
      </w:pPr>
      <w:r>
        <w:t>Pagrindiniame DMS sistemos meniu pasirenkama „Projektai“;</w:t>
      </w:r>
    </w:p>
    <w:p w14:paraId="7A698B81" w14:textId="77777777" w:rsidR="0066118C" w:rsidRDefault="6C070BAF" w:rsidP="004676E3">
      <w:pPr>
        <w:pStyle w:val="Numeracija"/>
      </w:pPr>
      <w:r>
        <w:t>Prie pasirinkto projekto spaudžiamas redagavimo mygtukas;</w:t>
      </w:r>
    </w:p>
    <w:p w14:paraId="3E19D976" w14:textId="77777777" w:rsidR="0066118C" w:rsidRDefault="6C070BAF" w:rsidP="004676E3">
      <w:pPr>
        <w:pStyle w:val="Numeracija"/>
      </w:pPr>
      <w:r>
        <w:t>Atidaromas skirtukas „Mokėjimo prašymai“;</w:t>
      </w:r>
    </w:p>
    <w:p w14:paraId="00B8589E" w14:textId="1738A225" w:rsidR="0066118C" w:rsidRDefault="00DE5959" w:rsidP="0066118C">
      <w:pPr>
        <w:pStyle w:val="Numeracija"/>
        <w:numPr>
          <w:ilvl w:val="0"/>
          <w:numId w:val="0"/>
        </w:numPr>
        <w:ind w:left="360" w:hanging="360"/>
      </w:pPr>
      <w:r>
        <w:rPr>
          <w:noProof/>
        </w:rPr>
        <w:lastRenderedPageBreak/>
        <w:drawing>
          <wp:inline distT="0" distB="0" distL="0" distR="0" wp14:anchorId="735915DD" wp14:editId="14B7253D">
            <wp:extent cx="6155690" cy="1225306"/>
            <wp:effectExtent l="0" t="0" r="0" b="0"/>
            <wp:docPr id="56" name="Picture 5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text, application&#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61223" cy="1226407"/>
                    </a:xfrm>
                    <a:prstGeom prst="rect">
                      <a:avLst/>
                    </a:prstGeom>
                    <a:noFill/>
                    <a:ln>
                      <a:noFill/>
                    </a:ln>
                  </pic:spPr>
                </pic:pic>
              </a:graphicData>
            </a:graphic>
          </wp:inline>
        </w:drawing>
      </w:r>
    </w:p>
    <w:p w14:paraId="3B2C4338" w14:textId="77777777" w:rsidR="0066118C" w:rsidRDefault="6C070BAF" w:rsidP="004676E3">
      <w:pPr>
        <w:pStyle w:val="Numeracija"/>
      </w:pPr>
      <w:r>
        <w:t>Atidaromas PKI arba ID tipo MP įrašas;</w:t>
      </w:r>
    </w:p>
    <w:p w14:paraId="2C1BA06D" w14:textId="134F24DC" w:rsidR="0066118C" w:rsidRDefault="00316832" w:rsidP="0066118C">
      <w:pPr>
        <w:pStyle w:val="Numeracija"/>
        <w:numPr>
          <w:ilvl w:val="0"/>
          <w:numId w:val="0"/>
        </w:numPr>
        <w:ind w:left="360" w:hanging="360"/>
      </w:pPr>
      <w:r>
        <w:rPr>
          <w:noProof/>
        </w:rPr>
        <w:drawing>
          <wp:inline distT="0" distB="0" distL="0" distR="0" wp14:anchorId="5E45C58A" wp14:editId="2480B28A">
            <wp:extent cx="6300470" cy="4554855"/>
            <wp:effectExtent l="0" t="0" r="5080" b="0"/>
            <wp:docPr id="54" name="Picture 5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application&#10;&#10;Description automatically generated"/>
                    <pic:cNvPicPr/>
                  </pic:nvPicPr>
                  <pic:blipFill>
                    <a:blip r:embed="rId120"/>
                    <a:stretch>
                      <a:fillRect/>
                    </a:stretch>
                  </pic:blipFill>
                  <pic:spPr>
                    <a:xfrm>
                      <a:off x="0" y="0"/>
                      <a:ext cx="6300470" cy="4554855"/>
                    </a:xfrm>
                    <a:prstGeom prst="rect">
                      <a:avLst/>
                    </a:prstGeom>
                  </pic:spPr>
                </pic:pic>
              </a:graphicData>
            </a:graphic>
          </wp:inline>
        </w:drawing>
      </w:r>
    </w:p>
    <w:p w14:paraId="3AE635D0" w14:textId="77777777" w:rsidR="0066118C" w:rsidRDefault="6C070BAF" w:rsidP="004676E3">
      <w:pPr>
        <w:pStyle w:val="Numeracija"/>
      </w:pPr>
      <w:r>
        <w:t>Bendros informacijos skirtuke paspaudžiamas mygtukas [Redaguoti] ir koreguojama informacija.</w:t>
      </w:r>
    </w:p>
    <w:p w14:paraId="2CAB3997" w14:textId="35A572B1" w:rsidR="0066118C" w:rsidRDefault="0066118C" w:rsidP="00CC68A6">
      <w:pPr>
        <w:pStyle w:val="Heading4"/>
      </w:pPr>
      <w:bookmarkStart w:id="100" w:name="_Toc75785753"/>
      <w:bookmarkStart w:id="101" w:name="_Toc77085399"/>
      <w:bookmarkStart w:id="102" w:name="_Toc172618922"/>
      <w:r>
        <w:t>PKI/ID bendros</w:t>
      </w:r>
      <w:r w:rsidR="00606B13">
        <w:t xml:space="preserve"> suvestinės</w:t>
      </w:r>
      <w:r>
        <w:t xml:space="preserve"> </w:t>
      </w:r>
      <w:bookmarkEnd w:id="100"/>
      <w:r>
        <w:t>skirtuko pildymas</w:t>
      </w:r>
      <w:bookmarkEnd w:id="101"/>
      <w:bookmarkEnd w:id="102"/>
    </w:p>
    <w:p w14:paraId="3FCD2534" w14:textId="77777777" w:rsidR="0066118C" w:rsidRDefault="0066118C" w:rsidP="0066118C">
      <w:r>
        <w:t>PKI arba ID bendros suvestinės skirtuko pildymas:</w:t>
      </w:r>
    </w:p>
    <w:p w14:paraId="3C192371" w14:textId="77777777" w:rsidR="0066118C" w:rsidRDefault="0066118C" w:rsidP="00110161">
      <w:pPr>
        <w:pStyle w:val="Numeracija"/>
        <w:numPr>
          <w:ilvl w:val="0"/>
          <w:numId w:val="47"/>
        </w:numPr>
      </w:pPr>
      <w:r>
        <w:t>PKI arba ID tipo mokėjimo prašymo lange pasirenkamas skirtukas „Bendra suvestinė“;</w:t>
      </w:r>
    </w:p>
    <w:p w14:paraId="1291B985" w14:textId="604CC5C6" w:rsidR="001707D5" w:rsidRDefault="003E2F67" w:rsidP="0066118C">
      <w:pPr>
        <w:pStyle w:val="Numeracija"/>
        <w:numPr>
          <w:ilvl w:val="0"/>
          <w:numId w:val="0"/>
        </w:numPr>
        <w:ind w:left="360" w:hanging="360"/>
      </w:pPr>
      <w:r>
        <w:rPr>
          <w:noProof/>
        </w:rPr>
        <w:drawing>
          <wp:inline distT="0" distB="0" distL="0" distR="0" wp14:anchorId="2CDF81BE" wp14:editId="0D60B017">
            <wp:extent cx="6300470" cy="1039495"/>
            <wp:effectExtent l="0" t="0" r="5080" b="8255"/>
            <wp:docPr id="57" name="Picture 57" descr="Graphical user interface, text, web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text, website&#10;&#10;Description automatically generated with medium confidenc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300470" cy="1039495"/>
                    </a:xfrm>
                    <a:prstGeom prst="rect">
                      <a:avLst/>
                    </a:prstGeom>
                    <a:noFill/>
                    <a:ln>
                      <a:noFill/>
                    </a:ln>
                  </pic:spPr>
                </pic:pic>
              </a:graphicData>
            </a:graphic>
          </wp:inline>
        </w:drawing>
      </w:r>
    </w:p>
    <w:p w14:paraId="3C6C5DB1" w14:textId="77777777" w:rsidR="0066118C" w:rsidRDefault="6C070BAF" w:rsidP="004676E3">
      <w:pPr>
        <w:pStyle w:val="Numeracija"/>
      </w:pPr>
      <w:r>
        <w:t>Išlaidų patyrimo vietų sąrašo viršuje paspaudžiamas mygtukas [Registruoti naują];</w:t>
      </w:r>
    </w:p>
    <w:p w14:paraId="2453155C" w14:textId="77777777" w:rsidR="0066118C" w:rsidRDefault="0066118C" w:rsidP="0066118C">
      <w:pPr>
        <w:pStyle w:val="Numeracija"/>
        <w:numPr>
          <w:ilvl w:val="0"/>
          <w:numId w:val="0"/>
        </w:numPr>
        <w:ind w:left="360" w:hanging="360"/>
      </w:pPr>
      <w:r w:rsidRPr="00651929">
        <w:rPr>
          <w:noProof/>
        </w:rPr>
        <w:drawing>
          <wp:inline distT="0" distB="0" distL="0" distR="0" wp14:anchorId="71AB839C" wp14:editId="5BE4F853">
            <wp:extent cx="6300470" cy="883285"/>
            <wp:effectExtent l="0" t="0" r="5080" b="0"/>
            <wp:docPr id="123" name="Picture 12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A picture containing graphical user interface&#10;&#10;Description automatically generated"/>
                    <pic:cNvPicPr/>
                  </pic:nvPicPr>
                  <pic:blipFill>
                    <a:blip r:embed="rId122"/>
                    <a:stretch>
                      <a:fillRect/>
                    </a:stretch>
                  </pic:blipFill>
                  <pic:spPr>
                    <a:xfrm>
                      <a:off x="0" y="0"/>
                      <a:ext cx="6300470" cy="883285"/>
                    </a:xfrm>
                    <a:prstGeom prst="rect">
                      <a:avLst/>
                    </a:prstGeom>
                  </pic:spPr>
                </pic:pic>
              </a:graphicData>
            </a:graphic>
          </wp:inline>
        </w:drawing>
      </w:r>
    </w:p>
    <w:p w14:paraId="22673DE5" w14:textId="77777777" w:rsidR="0066118C" w:rsidRDefault="6C070BAF" w:rsidP="004676E3">
      <w:pPr>
        <w:pStyle w:val="Numeracija"/>
      </w:pPr>
      <w:r>
        <w:lastRenderedPageBreak/>
        <w:t>Įvedama ir išsaugoma informacija;</w:t>
      </w:r>
    </w:p>
    <w:p w14:paraId="3A6352D0" w14:textId="1E89C13B" w:rsidR="0060004C" w:rsidRDefault="0060004C" w:rsidP="0066118C">
      <w:pPr>
        <w:pStyle w:val="Numeracija"/>
        <w:numPr>
          <w:ilvl w:val="0"/>
          <w:numId w:val="0"/>
        </w:numPr>
        <w:ind w:left="360" w:hanging="360"/>
      </w:pPr>
      <w:r>
        <w:rPr>
          <w:noProof/>
        </w:rPr>
        <w:drawing>
          <wp:inline distT="0" distB="0" distL="0" distR="0" wp14:anchorId="25C6B087" wp14:editId="33A83152">
            <wp:extent cx="6300470" cy="3323590"/>
            <wp:effectExtent l="0" t="0" r="5080" b="0"/>
            <wp:docPr id="58" name="Picture 5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 application, email&#10;&#10;Description automatically generated"/>
                    <pic:cNvPicPr/>
                  </pic:nvPicPr>
                  <pic:blipFill>
                    <a:blip r:embed="rId123"/>
                    <a:stretch>
                      <a:fillRect/>
                    </a:stretch>
                  </pic:blipFill>
                  <pic:spPr>
                    <a:xfrm>
                      <a:off x="0" y="0"/>
                      <a:ext cx="6300470" cy="3323590"/>
                    </a:xfrm>
                    <a:prstGeom prst="rect">
                      <a:avLst/>
                    </a:prstGeom>
                  </pic:spPr>
                </pic:pic>
              </a:graphicData>
            </a:graphic>
          </wp:inline>
        </w:drawing>
      </w:r>
    </w:p>
    <w:p w14:paraId="35EA73C6" w14:textId="5F33BDB9" w:rsidR="0066118C" w:rsidRDefault="6C070BAF" w:rsidP="004676E3">
      <w:pPr>
        <w:pStyle w:val="Numeracija"/>
      </w:pPr>
      <w:r>
        <w:t>Išlaidų pagal projekto sutarties biudžeto struktūrą lentelėje galima koreguoti ES</w:t>
      </w:r>
      <w:r w:rsidR="1534469A">
        <w:t>,</w:t>
      </w:r>
      <w:r>
        <w:t xml:space="preserve"> BF</w:t>
      </w:r>
      <w:r w:rsidR="1534469A">
        <w:t xml:space="preserve"> ir nuosavų</w:t>
      </w:r>
      <w:r>
        <w:t xml:space="preserve"> lėšų reikšmes;</w:t>
      </w:r>
    </w:p>
    <w:p w14:paraId="01927C09" w14:textId="77777777" w:rsidR="0066118C" w:rsidRDefault="0066118C" w:rsidP="00CC68A6">
      <w:pPr>
        <w:pStyle w:val="Heading4"/>
      </w:pPr>
      <w:bookmarkStart w:id="103" w:name="_Toc75785754"/>
      <w:bookmarkStart w:id="104" w:name="_Toc77085400"/>
      <w:bookmarkStart w:id="105" w:name="_Toc172618923"/>
      <w:r>
        <w:t>Išlaidų detalizacij</w:t>
      </w:r>
      <w:bookmarkEnd w:id="103"/>
      <w:r>
        <w:t>os pildymas</w:t>
      </w:r>
      <w:bookmarkEnd w:id="104"/>
      <w:bookmarkEnd w:id="105"/>
    </w:p>
    <w:p w14:paraId="6BAD2422" w14:textId="77777777" w:rsidR="0066118C" w:rsidRDefault="0066118C" w:rsidP="0066118C">
      <w:r>
        <w:t>PKI arba ID mokėjimo prašymo išlaidų detalizacijos duomenų įvedimas:</w:t>
      </w:r>
    </w:p>
    <w:p w14:paraId="5751E8C2" w14:textId="513EA504" w:rsidR="0066118C" w:rsidRDefault="0066118C" w:rsidP="00110161">
      <w:pPr>
        <w:pStyle w:val="Numeracija"/>
        <w:numPr>
          <w:ilvl w:val="0"/>
          <w:numId w:val="48"/>
        </w:numPr>
      </w:pPr>
      <w:r>
        <w:t>PKI arba ID tipo mokėjimo prašymo lange pasirenkamas skirtukas „Išlaidų detalizacija“;</w:t>
      </w:r>
    </w:p>
    <w:p w14:paraId="605EF6ED" w14:textId="1430690E" w:rsidR="00504EC7" w:rsidRDefault="00504EC7" w:rsidP="0066118C">
      <w:pPr>
        <w:pStyle w:val="Numeracija"/>
        <w:numPr>
          <w:ilvl w:val="0"/>
          <w:numId w:val="0"/>
        </w:numPr>
        <w:ind w:left="360" w:hanging="360"/>
      </w:pPr>
      <w:r>
        <w:rPr>
          <w:noProof/>
        </w:rPr>
        <w:drawing>
          <wp:inline distT="0" distB="0" distL="0" distR="0" wp14:anchorId="5EC68CB5" wp14:editId="6FABD984">
            <wp:extent cx="6300470" cy="1039495"/>
            <wp:effectExtent l="0" t="0" r="5080" b="8255"/>
            <wp:docPr id="60" name="Picture 60" descr="Graphical user interface, text, web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 website&#10;&#10;Description automatically generated with medium confidenc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300470" cy="1039495"/>
                    </a:xfrm>
                    <a:prstGeom prst="rect">
                      <a:avLst/>
                    </a:prstGeom>
                    <a:noFill/>
                    <a:ln>
                      <a:noFill/>
                    </a:ln>
                  </pic:spPr>
                </pic:pic>
              </a:graphicData>
            </a:graphic>
          </wp:inline>
        </w:drawing>
      </w:r>
    </w:p>
    <w:p w14:paraId="7C5B3A4E" w14:textId="77777777" w:rsidR="0066118C" w:rsidRDefault="6C070BAF" w:rsidP="004676E3">
      <w:pPr>
        <w:pStyle w:val="Numeracija"/>
      </w:pPr>
      <w:r>
        <w:t>Sąrašo viršuje paspaudžiamas mygtukas [Registruoti naują];</w:t>
      </w:r>
    </w:p>
    <w:p w14:paraId="52D8CEC0" w14:textId="0C4AAF8C" w:rsidR="0066118C" w:rsidRDefault="00216B43" w:rsidP="0066118C">
      <w:pPr>
        <w:pStyle w:val="Numeracija"/>
        <w:numPr>
          <w:ilvl w:val="0"/>
          <w:numId w:val="0"/>
        </w:numPr>
        <w:ind w:left="360" w:hanging="360"/>
      </w:pPr>
      <w:r>
        <w:rPr>
          <w:noProof/>
        </w:rPr>
        <w:drawing>
          <wp:inline distT="0" distB="0" distL="0" distR="0" wp14:anchorId="3F079A45" wp14:editId="2E53B950">
            <wp:extent cx="6300470" cy="1745615"/>
            <wp:effectExtent l="0" t="0" r="5080" b="6985"/>
            <wp:docPr id="62" name="Picture 6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text, application&#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300470" cy="1745615"/>
                    </a:xfrm>
                    <a:prstGeom prst="rect">
                      <a:avLst/>
                    </a:prstGeom>
                    <a:noFill/>
                    <a:ln>
                      <a:noFill/>
                    </a:ln>
                  </pic:spPr>
                </pic:pic>
              </a:graphicData>
            </a:graphic>
          </wp:inline>
        </w:drawing>
      </w:r>
    </w:p>
    <w:p w14:paraId="628084DF" w14:textId="77777777" w:rsidR="0066118C" w:rsidRDefault="6C070BAF" w:rsidP="004676E3">
      <w:pPr>
        <w:pStyle w:val="Numeracija"/>
      </w:pPr>
      <w:r>
        <w:t xml:space="preserve">Įvedama ir išsaugoma informacija </w:t>
      </w:r>
      <w:r w:rsidRPr="570340CF">
        <w:rPr>
          <w:i/>
          <w:iCs/>
        </w:rPr>
        <w:t>Pastaba: Jei pirkimo informacija nėra įvesta prie projekto pirkimų, pažymėjus varnelę „Nėra pirkimų plane“, pirkimo duomenis galima įvesti ranka</w:t>
      </w:r>
      <w:r>
        <w:t>;</w:t>
      </w:r>
    </w:p>
    <w:p w14:paraId="471A69BB" w14:textId="24259DAB" w:rsidR="00BC3BF9" w:rsidRPr="00D313CD" w:rsidRDefault="00BC3BF9" w:rsidP="0066118C">
      <w:pPr>
        <w:pStyle w:val="Numeracija"/>
        <w:numPr>
          <w:ilvl w:val="0"/>
          <w:numId w:val="0"/>
        </w:numPr>
        <w:ind w:left="360" w:hanging="360"/>
        <w:rPr>
          <w:b/>
          <w:bCs/>
        </w:rPr>
      </w:pPr>
      <w:r>
        <w:rPr>
          <w:noProof/>
        </w:rPr>
        <w:lastRenderedPageBreak/>
        <w:drawing>
          <wp:inline distT="0" distB="0" distL="0" distR="0" wp14:anchorId="5DBDD476" wp14:editId="762CA9AD">
            <wp:extent cx="3124200" cy="9138065"/>
            <wp:effectExtent l="0" t="0" r="0" b="6350"/>
            <wp:docPr id="68" name="Picture 6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screenshot of a computer&#10;&#10;Description automatically generated with medium confidenc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128077" cy="9149406"/>
                    </a:xfrm>
                    <a:prstGeom prst="rect">
                      <a:avLst/>
                    </a:prstGeom>
                    <a:noFill/>
                    <a:ln>
                      <a:noFill/>
                    </a:ln>
                  </pic:spPr>
                </pic:pic>
              </a:graphicData>
            </a:graphic>
          </wp:inline>
        </w:drawing>
      </w:r>
    </w:p>
    <w:p w14:paraId="3ED268FD" w14:textId="77777777" w:rsidR="0066118C" w:rsidRDefault="6C070BAF" w:rsidP="004676E3">
      <w:pPr>
        <w:pStyle w:val="Numeracija"/>
      </w:pPr>
      <w:r>
        <w:lastRenderedPageBreak/>
        <w:t>Pasirenkamas skirtukas „Dokumentai“;</w:t>
      </w:r>
    </w:p>
    <w:p w14:paraId="1E1FBBFF" w14:textId="1E8A6528" w:rsidR="005924F5" w:rsidRDefault="005924F5" w:rsidP="0066118C">
      <w:pPr>
        <w:pStyle w:val="Numeracija"/>
        <w:numPr>
          <w:ilvl w:val="0"/>
          <w:numId w:val="0"/>
        </w:numPr>
        <w:ind w:left="360" w:hanging="360"/>
      </w:pPr>
      <w:r>
        <w:rPr>
          <w:noProof/>
        </w:rPr>
        <w:drawing>
          <wp:inline distT="0" distB="0" distL="0" distR="0" wp14:anchorId="2C5A4819" wp14:editId="17686087">
            <wp:extent cx="6300470" cy="1657350"/>
            <wp:effectExtent l="0" t="0" r="5080" b="0"/>
            <wp:docPr id="70" name="Picture 7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Graphical user interface, text, application&#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300470" cy="1657350"/>
                    </a:xfrm>
                    <a:prstGeom prst="rect">
                      <a:avLst/>
                    </a:prstGeom>
                    <a:noFill/>
                    <a:ln>
                      <a:noFill/>
                    </a:ln>
                  </pic:spPr>
                </pic:pic>
              </a:graphicData>
            </a:graphic>
          </wp:inline>
        </w:drawing>
      </w:r>
    </w:p>
    <w:p w14:paraId="4809709A" w14:textId="77777777" w:rsidR="0066118C" w:rsidRDefault="6C070BAF" w:rsidP="004676E3">
      <w:pPr>
        <w:pStyle w:val="Numeracija"/>
      </w:pPr>
      <w:r>
        <w:t>Įkeliami dokumentai.</w:t>
      </w:r>
    </w:p>
    <w:p w14:paraId="2D31A3B5" w14:textId="77777777" w:rsidR="0066118C" w:rsidRDefault="6C070BAF" w:rsidP="004676E3">
      <w:pPr>
        <w:pStyle w:val="Numeracija"/>
      </w:pPr>
      <w:r>
        <w:t>Grįžtama į pagrindinį sąrašą.</w:t>
      </w:r>
    </w:p>
    <w:p w14:paraId="64620F79" w14:textId="77777777" w:rsidR="0066118C" w:rsidRDefault="0066118C" w:rsidP="0066118C"/>
    <w:p w14:paraId="20F8820E" w14:textId="77777777" w:rsidR="0066118C" w:rsidRDefault="0066118C" w:rsidP="00CC68A6">
      <w:pPr>
        <w:pStyle w:val="Heading4"/>
      </w:pPr>
      <w:bookmarkStart w:id="106" w:name="_Toc75785755"/>
      <w:bookmarkStart w:id="107" w:name="_Toc77085401"/>
      <w:bookmarkStart w:id="108" w:name="_Toc172618924"/>
      <w:r>
        <w:t>Projekto ataskait</w:t>
      </w:r>
      <w:bookmarkEnd w:id="106"/>
      <w:r>
        <w:t>os pildymas</w:t>
      </w:r>
      <w:bookmarkEnd w:id="107"/>
      <w:bookmarkEnd w:id="108"/>
    </w:p>
    <w:p w14:paraId="78A2188B" w14:textId="77777777" w:rsidR="0066118C" w:rsidRDefault="0066118C" w:rsidP="0066118C">
      <w:r>
        <w:t>PKI arba ID tipo mokėjimo prašymui projekto ataskaitos eilutės įvedimo žingsniai:</w:t>
      </w:r>
    </w:p>
    <w:p w14:paraId="5C81669D" w14:textId="63574623" w:rsidR="00592888" w:rsidRDefault="00592888" w:rsidP="00110161">
      <w:pPr>
        <w:pStyle w:val="Numeracija"/>
        <w:numPr>
          <w:ilvl w:val="0"/>
          <w:numId w:val="64"/>
        </w:numPr>
      </w:pPr>
      <w:r>
        <w:t>PKI arba ID tipo mokėjimo prašymo lange pasirenkamas skirtukas „Projekto ataskaita“;</w:t>
      </w:r>
    </w:p>
    <w:p w14:paraId="6B4A84C0" w14:textId="77777777" w:rsidR="00592888" w:rsidRDefault="00592888" w:rsidP="00592888">
      <w:pPr>
        <w:pStyle w:val="Numeracija"/>
        <w:numPr>
          <w:ilvl w:val="0"/>
          <w:numId w:val="0"/>
        </w:numPr>
        <w:ind w:left="360" w:hanging="360"/>
      </w:pPr>
      <w:r w:rsidRPr="00764617">
        <w:rPr>
          <w:noProof/>
        </w:rPr>
        <w:drawing>
          <wp:inline distT="0" distB="0" distL="0" distR="0" wp14:anchorId="0BC00CB8" wp14:editId="61B4B619">
            <wp:extent cx="6210838" cy="1226926"/>
            <wp:effectExtent l="0" t="0" r="0" b="0"/>
            <wp:docPr id="71" name="Picture 7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A picture containing graphical user interface&#10;&#10;Description automatically generated"/>
                    <pic:cNvPicPr/>
                  </pic:nvPicPr>
                  <pic:blipFill>
                    <a:blip r:embed="rId99"/>
                    <a:stretch>
                      <a:fillRect/>
                    </a:stretch>
                  </pic:blipFill>
                  <pic:spPr>
                    <a:xfrm>
                      <a:off x="0" y="0"/>
                      <a:ext cx="6210838" cy="1226926"/>
                    </a:xfrm>
                    <a:prstGeom prst="rect">
                      <a:avLst/>
                    </a:prstGeom>
                  </pic:spPr>
                </pic:pic>
              </a:graphicData>
            </a:graphic>
          </wp:inline>
        </w:drawing>
      </w:r>
    </w:p>
    <w:p w14:paraId="24D3B349" w14:textId="77777777" w:rsidR="00592888" w:rsidRDefault="2479DE7D" w:rsidP="00592888">
      <w:pPr>
        <w:pStyle w:val="Numeracija"/>
      </w:pPr>
      <w:r>
        <w:t>Sąrašo viršuje paspaudžiamas mygtukas [Registruoti naują];</w:t>
      </w:r>
    </w:p>
    <w:p w14:paraId="6891C2F8" w14:textId="745BEE8A" w:rsidR="00592888" w:rsidRDefault="00AF45CC" w:rsidP="00592888">
      <w:pPr>
        <w:pStyle w:val="Numeracija"/>
        <w:numPr>
          <w:ilvl w:val="0"/>
          <w:numId w:val="0"/>
        </w:numPr>
      </w:pPr>
      <w:r>
        <w:rPr>
          <w:noProof/>
        </w:rPr>
        <w:drawing>
          <wp:inline distT="0" distB="0" distL="0" distR="0" wp14:anchorId="416C9276" wp14:editId="02306A40">
            <wp:extent cx="5623137" cy="3695107"/>
            <wp:effectExtent l="0" t="0" r="0" b="635"/>
            <wp:docPr id="21360269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2697" name="Picture 2" descr="A screenshot of a computer&#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32169" cy="3701042"/>
                    </a:xfrm>
                    <a:prstGeom prst="rect">
                      <a:avLst/>
                    </a:prstGeom>
                    <a:noFill/>
                    <a:ln>
                      <a:noFill/>
                    </a:ln>
                  </pic:spPr>
                </pic:pic>
              </a:graphicData>
            </a:graphic>
          </wp:inline>
        </w:drawing>
      </w:r>
    </w:p>
    <w:p w14:paraId="322E0B78" w14:textId="77777777" w:rsidR="00592888" w:rsidRDefault="2479DE7D" w:rsidP="00592888">
      <w:pPr>
        <w:pStyle w:val="Numeracija"/>
      </w:pPr>
      <w:r>
        <w:t>Atidaromas dialogo langas skirtas suvesti kiekybinio rodiklio duomenims;</w:t>
      </w:r>
    </w:p>
    <w:p w14:paraId="2B7AB7F6" w14:textId="77777777" w:rsidR="00592888" w:rsidRDefault="00592888" w:rsidP="00592888">
      <w:pPr>
        <w:pStyle w:val="Numeracija"/>
        <w:numPr>
          <w:ilvl w:val="0"/>
          <w:numId w:val="0"/>
        </w:numPr>
        <w:ind w:left="360" w:hanging="360"/>
      </w:pPr>
      <w:r>
        <w:rPr>
          <w:noProof/>
        </w:rPr>
        <w:lastRenderedPageBreak/>
        <w:drawing>
          <wp:inline distT="0" distB="0" distL="0" distR="0" wp14:anchorId="3641DC1C" wp14:editId="17A5FB3C">
            <wp:extent cx="3267075" cy="5314950"/>
            <wp:effectExtent l="0" t="0" r="9525" b="0"/>
            <wp:docPr id="80" name="Picture 8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Graphical user interface, text, application, email&#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67075" cy="5314950"/>
                    </a:xfrm>
                    <a:prstGeom prst="rect">
                      <a:avLst/>
                    </a:prstGeom>
                    <a:noFill/>
                    <a:ln>
                      <a:noFill/>
                    </a:ln>
                  </pic:spPr>
                </pic:pic>
              </a:graphicData>
            </a:graphic>
          </wp:inline>
        </w:drawing>
      </w:r>
    </w:p>
    <w:p w14:paraId="1DF02924" w14:textId="77777777" w:rsidR="00592888" w:rsidRDefault="2479DE7D" w:rsidP="00AE348E">
      <w:pPr>
        <w:pStyle w:val="Numeracija"/>
      </w:pPr>
      <w:r>
        <w:t>Įvedama ir išsaugoma informacija.</w:t>
      </w:r>
    </w:p>
    <w:p w14:paraId="7ECAEB83" w14:textId="3B8E2524" w:rsidR="0066118C" w:rsidRDefault="00592888" w:rsidP="00592888">
      <w:pPr>
        <w:pStyle w:val="Numeracija"/>
        <w:numPr>
          <w:ilvl w:val="0"/>
          <w:numId w:val="0"/>
        </w:numPr>
        <w:ind w:left="360" w:hanging="360"/>
      </w:pPr>
      <w:r>
        <w:rPr>
          <w:i/>
          <w:iCs/>
        </w:rPr>
        <w:t>Pastaba: Įvesta informacija automatiškai bus perkelta į mokėjimo prašymo skirtuką „Rodikliai“.</w:t>
      </w:r>
    </w:p>
    <w:p w14:paraId="49B9F481" w14:textId="53801F3E" w:rsidR="0066118C" w:rsidRDefault="00B044F3" w:rsidP="00CC68A6">
      <w:pPr>
        <w:pStyle w:val="Heading4"/>
      </w:pPr>
      <w:bookmarkStart w:id="109" w:name="_Toc75785756"/>
      <w:bookmarkStart w:id="110" w:name="_Toc77085402"/>
      <w:bookmarkStart w:id="111" w:name="_Toc172618925"/>
      <w:r>
        <w:t>Programos r</w:t>
      </w:r>
      <w:r w:rsidR="0066118C">
        <w:t>odiklių ataskaitos duomen</w:t>
      </w:r>
      <w:bookmarkEnd w:id="109"/>
      <w:r w:rsidR="0066118C">
        <w:t>ų pildymas</w:t>
      </w:r>
      <w:bookmarkEnd w:id="110"/>
      <w:bookmarkEnd w:id="111"/>
    </w:p>
    <w:p w14:paraId="7DE5D2B3" w14:textId="77777777" w:rsidR="0066118C" w:rsidRDefault="0066118C" w:rsidP="0066118C">
      <w:r>
        <w:t>PKI arba ID tipo mokėjimo prašymui rodiklių ataskaitos eilutės įvedimo žingsniai:</w:t>
      </w:r>
    </w:p>
    <w:p w14:paraId="681F3DA7" w14:textId="527BFE92" w:rsidR="00AE4D6D" w:rsidRDefault="009D1BBA" w:rsidP="00110161">
      <w:pPr>
        <w:pStyle w:val="Numeracija"/>
        <w:numPr>
          <w:ilvl w:val="0"/>
          <w:numId w:val="65"/>
        </w:numPr>
      </w:pPr>
      <w:r>
        <w:t xml:space="preserve">PKI arba ID tipo </w:t>
      </w:r>
      <w:r w:rsidR="00AE4D6D">
        <w:t>mokėjimo prašymo lange pasirenkamas skirtukas „Programos rodiklių ataskaita“;</w:t>
      </w:r>
    </w:p>
    <w:p w14:paraId="118D2010" w14:textId="77777777" w:rsidR="00AE4D6D" w:rsidRDefault="00AE4D6D" w:rsidP="00AE4D6D">
      <w:pPr>
        <w:pStyle w:val="Numeracija"/>
        <w:numPr>
          <w:ilvl w:val="0"/>
          <w:numId w:val="0"/>
        </w:numPr>
        <w:ind w:left="360" w:hanging="360"/>
      </w:pPr>
      <w:r>
        <w:rPr>
          <w:noProof/>
        </w:rPr>
        <w:drawing>
          <wp:inline distT="0" distB="0" distL="0" distR="0" wp14:anchorId="6E13CAF8" wp14:editId="085E7F0A">
            <wp:extent cx="6300470" cy="1019175"/>
            <wp:effectExtent l="0" t="0" r="5080" b="9525"/>
            <wp:docPr id="94" name="Picture 9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website&#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300470" cy="1019175"/>
                    </a:xfrm>
                    <a:prstGeom prst="rect">
                      <a:avLst/>
                    </a:prstGeom>
                    <a:noFill/>
                    <a:ln>
                      <a:noFill/>
                    </a:ln>
                  </pic:spPr>
                </pic:pic>
              </a:graphicData>
            </a:graphic>
          </wp:inline>
        </w:drawing>
      </w:r>
    </w:p>
    <w:p w14:paraId="72A8B8EE" w14:textId="77777777" w:rsidR="0066118C" w:rsidRDefault="6C070BAF" w:rsidP="004676E3">
      <w:pPr>
        <w:pStyle w:val="Numeracija"/>
      </w:pPr>
      <w:r>
        <w:t>Produkto arba rezultato rodiklių sąrašo viršuje paspaudžiamas mygtukas [Registruoti naują];</w:t>
      </w:r>
    </w:p>
    <w:p w14:paraId="4DCB734D" w14:textId="77777777" w:rsidR="0066118C" w:rsidRDefault="0066118C" w:rsidP="0066118C">
      <w:pPr>
        <w:pStyle w:val="Numeracija"/>
        <w:numPr>
          <w:ilvl w:val="0"/>
          <w:numId w:val="0"/>
        </w:numPr>
        <w:ind w:left="360" w:hanging="360"/>
      </w:pPr>
      <w:r w:rsidRPr="00310D21">
        <w:rPr>
          <w:noProof/>
        </w:rPr>
        <w:lastRenderedPageBreak/>
        <w:drawing>
          <wp:inline distT="0" distB="0" distL="0" distR="0" wp14:anchorId="64A000D2" wp14:editId="4404B652">
            <wp:extent cx="6373505" cy="2893194"/>
            <wp:effectExtent l="0" t="0" r="8255" b="2540"/>
            <wp:docPr id="55" name="Picture 5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imeline&#10;&#10;Description automatically generated"/>
                    <pic:cNvPicPr/>
                  </pic:nvPicPr>
                  <pic:blipFill>
                    <a:blip r:embed="rId103"/>
                    <a:stretch>
                      <a:fillRect/>
                    </a:stretch>
                  </pic:blipFill>
                  <pic:spPr>
                    <a:xfrm>
                      <a:off x="0" y="0"/>
                      <a:ext cx="6378131" cy="2895294"/>
                    </a:xfrm>
                    <a:prstGeom prst="rect">
                      <a:avLst/>
                    </a:prstGeom>
                  </pic:spPr>
                </pic:pic>
              </a:graphicData>
            </a:graphic>
          </wp:inline>
        </w:drawing>
      </w:r>
    </w:p>
    <w:p w14:paraId="11134018" w14:textId="77777777" w:rsidR="0066118C" w:rsidRDefault="6C070BAF" w:rsidP="009D1BBA">
      <w:pPr>
        <w:pStyle w:val="Numeracija"/>
      </w:pPr>
      <w:r>
        <w:t>Užpildoma informacija;</w:t>
      </w:r>
    </w:p>
    <w:p w14:paraId="2A8E9A82" w14:textId="77777777" w:rsidR="0066118C" w:rsidRDefault="0066118C" w:rsidP="0066118C">
      <w:pPr>
        <w:pStyle w:val="Numeracija"/>
        <w:numPr>
          <w:ilvl w:val="0"/>
          <w:numId w:val="0"/>
        </w:numPr>
        <w:ind w:left="360" w:hanging="360"/>
      </w:pPr>
      <w:r>
        <w:rPr>
          <w:noProof/>
        </w:rPr>
        <w:drawing>
          <wp:inline distT="0" distB="0" distL="0" distR="0" wp14:anchorId="3098866B" wp14:editId="6709BD8B">
            <wp:extent cx="3459707" cy="3459707"/>
            <wp:effectExtent l="0" t="0" r="7620" b="7620"/>
            <wp:docPr id="130" name="Picture 13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Graphical user interface, text, application, email&#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459934" cy="3459934"/>
                    </a:xfrm>
                    <a:prstGeom prst="rect">
                      <a:avLst/>
                    </a:prstGeom>
                    <a:noFill/>
                    <a:ln>
                      <a:noFill/>
                    </a:ln>
                  </pic:spPr>
                </pic:pic>
              </a:graphicData>
            </a:graphic>
          </wp:inline>
        </w:drawing>
      </w:r>
    </w:p>
    <w:p w14:paraId="3BCA3323" w14:textId="77777777" w:rsidR="0066118C" w:rsidRDefault="6C070BAF" w:rsidP="004676E3">
      <w:pPr>
        <w:pStyle w:val="Numeracija"/>
      </w:pPr>
      <w:r>
        <w:t>Išsaugomi įvesti duomenys.</w:t>
      </w:r>
    </w:p>
    <w:p w14:paraId="63A2DF4E" w14:textId="4126D9E4" w:rsidR="0066118C" w:rsidRPr="00451C9D" w:rsidRDefault="0066118C" w:rsidP="00451C9D">
      <w:pPr>
        <w:pStyle w:val="Numeracija"/>
        <w:numPr>
          <w:ilvl w:val="0"/>
          <w:numId w:val="0"/>
        </w:numPr>
        <w:rPr>
          <w:i/>
          <w:iCs/>
        </w:rPr>
      </w:pPr>
      <w:r>
        <w:rPr>
          <w:i/>
          <w:iCs/>
        </w:rPr>
        <w:t>Pastaba: Įvesta informacija automatiškai bus perkelta į mokėjimo prašymo skirtuką „Rodikliai“.</w:t>
      </w:r>
    </w:p>
    <w:p w14:paraId="7A5D90FE" w14:textId="77777777" w:rsidR="0066118C" w:rsidRDefault="0066118C" w:rsidP="00CC68A6">
      <w:pPr>
        <w:pStyle w:val="Heading4"/>
      </w:pPr>
      <w:bookmarkStart w:id="112" w:name="_Toc75785757"/>
      <w:bookmarkStart w:id="113" w:name="_Toc77085403"/>
      <w:bookmarkStart w:id="114" w:name="_Toc172618926"/>
      <w:r>
        <w:t>Infrastruktūros informacij</w:t>
      </w:r>
      <w:bookmarkEnd w:id="112"/>
      <w:r>
        <w:t>os pildymas</w:t>
      </w:r>
      <w:bookmarkEnd w:id="113"/>
      <w:bookmarkEnd w:id="114"/>
    </w:p>
    <w:p w14:paraId="7290626C" w14:textId="77777777" w:rsidR="0066118C" w:rsidRDefault="0066118C" w:rsidP="0066118C">
      <w:r>
        <w:t xml:space="preserve">Infrastruktūros skirtuko pildymas </w:t>
      </w:r>
      <w:r>
        <w:rPr>
          <w:i/>
          <w:iCs/>
        </w:rPr>
        <w:t>(Pastaba: skirtukas matomas tik PAI, PKI ir ID tipo mokėjimo prašymuose, kurių išlaidų pobūdis yra „Galutinis“)</w:t>
      </w:r>
      <w:r>
        <w:t>:</w:t>
      </w:r>
    </w:p>
    <w:p w14:paraId="281CB6B5" w14:textId="77777777" w:rsidR="0066118C" w:rsidRDefault="0066118C" w:rsidP="00110161">
      <w:pPr>
        <w:pStyle w:val="Numeracija"/>
        <w:numPr>
          <w:ilvl w:val="0"/>
          <w:numId w:val="49"/>
        </w:numPr>
      </w:pPr>
      <w:r>
        <w:t>PKI arba ID tipo mokėjimo prašyme, kurio išlaidų pobūdis yra galutinis, lange pasirenkamas skirtukas „Infrastruktūra“;</w:t>
      </w:r>
    </w:p>
    <w:p w14:paraId="55709F16" w14:textId="5C93F472" w:rsidR="00687E44" w:rsidRDefault="00687E44" w:rsidP="0066118C">
      <w:pPr>
        <w:pStyle w:val="Numeracija"/>
        <w:numPr>
          <w:ilvl w:val="0"/>
          <w:numId w:val="0"/>
        </w:numPr>
        <w:ind w:left="360" w:hanging="360"/>
      </w:pPr>
      <w:r>
        <w:rPr>
          <w:noProof/>
        </w:rPr>
        <w:drawing>
          <wp:inline distT="0" distB="0" distL="0" distR="0" wp14:anchorId="33159102" wp14:editId="66747FBA">
            <wp:extent cx="6300470" cy="1076960"/>
            <wp:effectExtent l="0" t="0" r="5080" b="8890"/>
            <wp:docPr id="107" name="Picture 10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318062" cy="1079967"/>
                    </a:xfrm>
                    <a:prstGeom prst="rect">
                      <a:avLst/>
                    </a:prstGeom>
                    <a:noFill/>
                    <a:ln>
                      <a:noFill/>
                    </a:ln>
                  </pic:spPr>
                </pic:pic>
              </a:graphicData>
            </a:graphic>
          </wp:inline>
        </w:drawing>
      </w:r>
    </w:p>
    <w:p w14:paraId="5EF5DD04" w14:textId="77777777" w:rsidR="0066118C" w:rsidRDefault="6C070BAF" w:rsidP="004676E3">
      <w:pPr>
        <w:pStyle w:val="Numeracija"/>
      </w:pPr>
      <w:r>
        <w:t>Sąrašo viršuje paspaudžiamas mygtukas [Registruoti naują];</w:t>
      </w:r>
    </w:p>
    <w:p w14:paraId="192CC1FD" w14:textId="77777777" w:rsidR="0066118C" w:rsidRDefault="0066118C" w:rsidP="0066118C">
      <w:pPr>
        <w:pStyle w:val="Numeracija"/>
        <w:numPr>
          <w:ilvl w:val="0"/>
          <w:numId w:val="0"/>
        </w:numPr>
        <w:ind w:left="360" w:hanging="360"/>
      </w:pPr>
      <w:r>
        <w:rPr>
          <w:noProof/>
        </w:rPr>
        <w:lastRenderedPageBreak/>
        <w:drawing>
          <wp:inline distT="0" distB="0" distL="0" distR="0" wp14:anchorId="6F20DC63" wp14:editId="5AB3C5FD">
            <wp:extent cx="6296025" cy="1285875"/>
            <wp:effectExtent l="0" t="0" r="9525" b="9525"/>
            <wp:docPr id="131" name="Picture 13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Text&#10;&#10;Description automatically generated with medium confidence"/>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296025" cy="1285875"/>
                    </a:xfrm>
                    <a:prstGeom prst="rect">
                      <a:avLst/>
                    </a:prstGeom>
                    <a:noFill/>
                    <a:ln>
                      <a:noFill/>
                    </a:ln>
                  </pic:spPr>
                </pic:pic>
              </a:graphicData>
            </a:graphic>
          </wp:inline>
        </w:drawing>
      </w:r>
    </w:p>
    <w:p w14:paraId="651AD116" w14:textId="77777777" w:rsidR="0066118C" w:rsidRDefault="6C070BAF" w:rsidP="004676E3">
      <w:pPr>
        <w:pStyle w:val="Numeracija"/>
      </w:pPr>
      <w:r>
        <w:t>Įvedama ir išsaugoma informacija.</w:t>
      </w:r>
    </w:p>
    <w:p w14:paraId="77A05079" w14:textId="760CA0FC" w:rsidR="0066118C" w:rsidRDefault="0066118C" w:rsidP="00451C9D">
      <w:pPr>
        <w:pStyle w:val="Numeracija"/>
        <w:numPr>
          <w:ilvl w:val="0"/>
          <w:numId w:val="0"/>
        </w:numPr>
        <w:ind w:left="360" w:hanging="360"/>
      </w:pPr>
      <w:r>
        <w:rPr>
          <w:noProof/>
        </w:rPr>
        <w:drawing>
          <wp:inline distT="0" distB="0" distL="0" distR="0" wp14:anchorId="3DBF56D9" wp14:editId="707397CC">
            <wp:extent cx="3143250" cy="4038600"/>
            <wp:effectExtent l="0" t="0" r="0" b="0"/>
            <wp:docPr id="132" name="Picture 1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 text, application, email&#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43250" cy="4038600"/>
                    </a:xfrm>
                    <a:prstGeom prst="rect">
                      <a:avLst/>
                    </a:prstGeom>
                    <a:noFill/>
                    <a:ln>
                      <a:noFill/>
                    </a:ln>
                  </pic:spPr>
                </pic:pic>
              </a:graphicData>
            </a:graphic>
          </wp:inline>
        </w:drawing>
      </w:r>
    </w:p>
    <w:p w14:paraId="5C3C24F8" w14:textId="77777777" w:rsidR="0066118C" w:rsidRDefault="0066118C" w:rsidP="00CC68A6">
      <w:pPr>
        <w:pStyle w:val="Heading4"/>
      </w:pPr>
      <w:bookmarkStart w:id="115" w:name="_Toc75785758"/>
      <w:bookmarkStart w:id="116" w:name="_Toc77085404"/>
      <w:bookmarkStart w:id="117" w:name="_Toc172618927"/>
      <w:r>
        <w:t>Viešųjų pirkimų duomen</w:t>
      </w:r>
      <w:bookmarkEnd w:id="115"/>
      <w:r>
        <w:t>ų pildymas</w:t>
      </w:r>
      <w:bookmarkEnd w:id="116"/>
      <w:bookmarkEnd w:id="117"/>
    </w:p>
    <w:p w14:paraId="0A633768" w14:textId="77777777" w:rsidR="0066118C" w:rsidRDefault="0066118C" w:rsidP="0066118C">
      <w:r>
        <w:t xml:space="preserve">Viešųjų pirkimų informacijos įvedimas </w:t>
      </w:r>
      <w:r>
        <w:rPr>
          <w:i/>
          <w:iCs/>
        </w:rPr>
        <w:t>(Pastaba: skirtukas matomas tik PAI, PKI ir ID tipo mokėjimo prašymuose, kurių išlaidų pobūdis yra „Galutinis“)</w:t>
      </w:r>
      <w:r>
        <w:t>:</w:t>
      </w:r>
    </w:p>
    <w:p w14:paraId="1B51472F" w14:textId="77777777" w:rsidR="0066118C" w:rsidRDefault="0066118C" w:rsidP="00110161">
      <w:pPr>
        <w:pStyle w:val="Numeracija"/>
        <w:numPr>
          <w:ilvl w:val="0"/>
          <w:numId w:val="50"/>
        </w:numPr>
      </w:pPr>
      <w:r>
        <w:t>PKI arba ID tipo mokėjimo prašyme, kurio išlaidų pobūdis yra galutinis, lange pasirenkamas skirtukas „Viešieji pirkimai“;</w:t>
      </w:r>
    </w:p>
    <w:p w14:paraId="36E3F4AC" w14:textId="622E2E98" w:rsidR="002D697B" w:rsidRDefault="002D697B" w:rsidP="002D697B">
      <w:pPr>
        <w:pStyle w:val="Numeracija"/>
        <w:numPr>
          <w:ilvl w:val="0"/>
          <w:numId w:val="0"/>
        </w:numPr>
        <w:ind w:left="360"/>
      </w:pPr>
      <w:r>
        <w:rPr>
          <w:noProof/>
        </w:rPr>
        <w:drawing>
          <wp:inline distT="0" distB="0" distL="0" distR="0" wp14:anchorId="20BE5B55" wp14:editId="6081507F">
            <wp:extent cx="6300470" cy="1076960"/>
            <wp:effectExtent l="0" t="0" r="5080" b="8890"/>
            <wp:docPr id="109" name="Picture 10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screenshot of a computer&#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300470" cy="1076960"/>
                    </a:xfrm>
                    <a:prstGeom prst="rect">
                      <a:avLst/>
                    </a:prstGeom>
                    <a:noFill/>
                    <a:ln>
                      <a:noFill/>
                    </a:ln>
                  </pic:spPr>
                </pic:pic>
              </a:graphicData>
            </a:graphic>
          </wp:inline>
        </w:drawing>
      </w:r>
    </w:p>
    <w:p w14:paraId="1824849C" w14:textId="5BFA0D40" w:rsidR="0066118C" w:rsidRDefault="6C070BAF" w:rsidP="004676E3">
      <w:pPr>
        <w:pStyle w:val="Numeracija"/>
      </w:pPr>
      <w:r>
        <w:t>Sąrašo apačioje paspaudžiamas mygtukas [Redaguoti];</w:t>
      </w:r>
    </w:p>
    <w:p w14:paraId="4C00006E" w14:textId="77777777" w:rsidR="0066118C" w:rsidRDefault="0066118C" w:rsidP="0066118C">
      <w:pPr>
        <w:pStyle w:val="Numeracija"/>
        <w:numPr>
          <w:ilvl w:val="0"/>
          <w:numId w:val="0"/>
        </w:numPr>
        <w:ind w:left="360" w:hanging="360"/>
      </w:pPr>
      <w:r>
        <w:rPr>
          <w:noProof/>
        </w:rPr>
        <w:lastRenderedPageBreak/>
        <w:drawing>
          <wp:inline distT="0" distB="0" distL="0" distR="0" wp14:anchorId="363C2DA7" wp14:editId="3DB02607">
            <wp:extent cx="6296025" cy="2152650"/>
            <wp:effectExtent l="0" t="0" r="9525" b="0"/>
            <wp:docPr id="133" name="Picture 13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Graphical user interface, text, application, email&#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96025" cy="2152650"/>
                    </a:xfrm>
                    <a:prstGeom prst="rect">
                      <a:avLst/>
                    </a:prstGeom>
                    <a:noFill/>
                    <a:ln>
                      <a:noFill/>
                    </a:ln>
                  </pic:spPr>
                </pic:pic>
              </a:graphicData>
            </a:graphic>
          </wp:inline>
        </w:drawing>
      </w:r>
    </w:p>
    <w:p w14:paraId="371D58CC" w14:textId="77777777" w:rsidR="0066118C" w:rsidRDefault="0066118C" w:rsidP="0066118C">
      <w:r>
        <w:t>3. Užpildoma informacija ir paspaudžiamas mygtukas [Išsaugoti].</w:t>
      </w:r>
    </w:p>
    <w:p w14:paraId="7BE465F8" w14:textId="77777777" w:rsidR="0066118C" w:rsidRDefault="0066118C" w:rsidP="0066118C">
      <w:r w:rsidRPr="00334FB6">
        <w:rPr>
          <w:noProof/>
        </w:rPr>
        <w:drawing>
          <wp:inline distT="0" distB="0" distL="0" distR="0" wp14:anchorId="29AFA386" wp14:editId="5221225F">
            <wp:extent cx="2080440" cy="845893"/>
            <wp:effectExtent l="0" t="0" r="0" b="0"/>
            <wp:docPr id="134" name="Picture 1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Diagram&#10;&#10;Description automatically generated"/>
                    <pic:cNvPicPr/>
                  </pic:nvPicPr>
                  <pic:blipFill>
                    <a:blip r:embed="rId110"/>
                    <a:stretch>
                      <a:fillRect/>
                    </a:stretch>
                  </pic:blipFill>
                  <pic:spPr>
                    <a:xfrm>
                      <a:off x="0" y="0"/>
                      <a:ext cx="2080440" cy="845893"/>
                    </a:xfrm>
                    <a:prstGeom prst="rect">
                      <a:avLst/>
                    </a:prstGeom>
                  </pic:spPr>
                </pic:pic>
              </a:graphicData>
            </a:graphic>
          </wp:inline>
        </w:drawing>
      </w:r>
    </w:p>
    <w:p w14:paraId="0428CF76" w14:textId="77777777" w:rsidR="0066118C" w:rsidRDefault="0066118C" w:rsidP="00CC68A6">
      <w:pPr>
        <w:pStyle w:val="Heading4"/>
      </w:pPr>
      <w:bookmarkStart w:id="118" w:name="_Toc75785759"/>
      <w:bookmarkStart w:id="119" w:name="_Toc77085405"/>
      <w:bookmarkStart w:id="120" w:name="_Toc172618928"/>
      <w:r>
        <w:t>Viešinimo duomen</w:t>
      </w:r>
      <w:bookmarkEnd w:id="118"/>
      <w:r>
        <w:t>ų pildymas</w:t>
      </w:r>
      <w:bookmarkEnd w:id="119"/>
      <w:bookmarkEnd w:id="120"/>
    </w:p>
    <w:p w14:paraId="2CAB98CB" w14:textId="77777777" w:rsidR="0066118C" w:rsidRDefault="0066118C" w:rsidP="0066118C">
      <w:r>
        <w:t xml:space="preserve">Viešinimo duomenų įvedimas </w:t>
      </w:r>
      <w:r>
        <w:rPr>
          <w:i/>
          <w:iCs/>
        </w:rPr>
        <w:t>(Pastaba: skirtukas matomas tik PAI, PKI ir ID tipo mokėjimo prašymuose, kurių išlaidų pobūdis yra „Galutinis“)</w:t>
      </w:r>
      <w:r>
        <w:t xml:space="preserve">: </w:t>
      </w:r>
    </w:p>
    <w:p w14:paraId="4E115CB1" w14:textId="77777777" w:rsidR="0066118C" w:rsidRDefault="0066118C" w:rsidP="0066118C"/>
    <w:p w14:paraId="0B1DCDF1" w14:textId="77777777" w:rsidR="0066118C" w:rsidRDefault="0066118C" w:rsidP="00110161">
      <w:pPr>
        <w:pStyle w:val="Numeracija"/>
        <w:numPr>
          <w:ilvl w:val="0"/>
          <w:numId w:val="51"/>
        </w:numPr>
      </w:pPr>
      <w:r>
        <w:t>PKI arba ID tipo mokėjimo prašyme, kurio išlaidų pobūdis yra galutinis, lange pasirenkamas skirtukas „Viešinimas“;</w:t>
      </w:r>
    </w:p>
    <w:p w14:paraId="580EE198" w14:textId="2B1FAF2F" w:rsidR="0089269A" w:rsidRDefault="0089269A" w:rsidP="0089269A">
      <w:pPr>
        <w:pStyle w:val="Numeracija"/>
        <w:numPr>
          <w:ilvl w:val="0"/>
          <w:numId w:val="0"/>
        </w:numPr>
        <w:ind w:left="360"/>
      </w:pPr>
      <w:r>
        <w:rPr>
          <w:noProof/>
        </w:rPr>
        <w:drawing>
          <wp:inline distT="0" distB="0" distL="0" distR="0" wp14:anchorId="7990670D" wp14:editId="490500C6">
            <wp:extent cx="6300470" cy="1076960"/>
            <wp:effectExtent l="0" t="0" r="5080" b="8890"/>
            <wp:docPr id="165" name="Picture 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screenshot of a computer&#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300470" cy="1076960"/>
                    </a:xfrm>
                    <a:prstGeom prst="rect">
                      <a:avLst/>
                    </a:prstGeom>
                    <a:noFill/>
                    <a:ln>
                      <a:noFill/>
                    </a:ln>
                  </pic:spPr>
                </pic:pic>
              </a:graphicData>
            </a:graphic>
          </wp:inline>
        </w:drawing>
      </w:r>
    </w:p>
    <w:p w14:paraId="69665683" w14:textId="77777777" w:rsidR="0066118C" w:rsidRDefault="6C070BAF" w:rsidP="004676E3">
      <w:pPr>
        <w:pStyle w:val="Numeracija"/>
      </w:pPr>
      <w:r>
        <w:t>Sąrašo apačioje paspaudžiamas mygtukas [Redaguoti];</w:t>
      </w:r>
    </w:p>
    <w:p w14:paraId="1611DD2C" w14:textId="77777777" w:rsidR="0066118C" w:rsidRDefault="0066118C" w:rsidP="0066118C">
      <w:pPr>
        <w:pStyle w:val="Numeracija"/>
        <w:numPr>
          <w:ilvl w:val="0"/>
          <w:numId w:val="0"/>
        </w:numPr>
        <w:ind w:left="360" w:hanging="360"/>
      </w:pPr>
      <w:r>
        <w:rPr>
          <w:noProof/>
        </w:rPr>
        <w:drawing>
          <wp:inline distT="0" distB="0" distL="0" distR="0" wp14:anchorId="743CB6AE" wp14:editId="58391DC8">
            <wp:extent cx="6300470" cy="3416935"/>
            <wp:effectExtent l="0" t="0" r="5080" b="0"/>
            <wp:docPr id="135" name="Picture 135"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Graphical user interface, application, table&#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300470" cy="3416935"/>
                    </a:xfrm>
                    <a:prstGeom prst="rect">
                      <a:avLst/>
                    </a:prstGeom>
                    <a:noFill/>
                    <a:ln>
                      <a:noFill/>
                    </a:ln>
                  </pic:spPr>
                </pic:pic>
              </a:graphicData>
            </a:graphic>
          </wp:inline>
        </w:drawing>
      </w:r>
    </w:p>
    <w:p w14:paraId="465EA4F2" w14:textId="77777777" w:rsidR="0066118C" w:rsidRDefault="0066118C" w:rsidP="0066118C">
      <w:pPr>
        <w:pStyle w:val="Numeracija"/>
        <w:numPr>
          <w:ilvl w:val="0"/>
          <w:numId w:val="0"/>
        </w:numPr>
        <w:ind w:left="360" w:hanging="360"/>
      </w:pPr>
    </w:p>
    <w:p w14:paraId="37EAA817" w14:textId="77777777" w:rsidR="0066118C" w:rsidRDefault="6C070BAF" w:rsidP="004676E3">
      <w:pPr>
        <w:pStyle w:val="Numeracija"/>
      </w:pPr>
      <w:r>
        <w:lastRenderedPageBreak/>
        <w:t>Užpildoma informacija ir paspaudžiamas mygtukas [Išsaugoti];</w:t>
      </w:r>
    </w:p>
    <w:p w14:paraId="403F3B78" w14:textId="77777777" w:rsidR="0066118C" w:rsidRDefault="0066118C" w:rsidP="0066118C">
      <w:pPr>
        <w:pStyle w:val="Numeracija"/>
        <w:numPr>
          <w:ilvl w:val="0"/>
          <w:numId w:val="0"/>
        </w:numPr>
        <w:ind w:left="360" w:hanging="360"/>
      </w:pPr>
      <w:r w:rsidRPr="00334FB6">
        <w:rPr>
          <w:noProof/>
        </w:rPr>
        <w:drawing>
          <wp:inline distT="0" distB="0" distL="0" distR="0" wp14:anchorId="22386324" wp14:editId="68401B9D">
            <wp:extent cx="2080440" cy="845893"/>
            <wp:effectExtent l="0" t="0" r="0" b="0"/>
            <wp:docPr id="59" name="Picture 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10;&#10;Description automatically generated"/>
                    <pic:cNvPicPr/>
                  </pic:nvPicPr>
                  <pic:blipFill>
                    <a:blip r:embed="rId110"/>
                    <a:stretch>
                      <a:fillRect/>
                    </a:stretch>
                  </pic:blipFill>
                  <pic:spPr>
                    <a:xfrm>
                      <a:off x="0" y="0"/>
                      <a:ext cx="2080440" cy="845893"/>
                    </a:xfrm>
                    <a:prstGeom prst="rect">
                      <a:avLst/>
                    </a:prstGeom>
                  </pic:spPr>
                </pic:pic>
              </a:graphicData>
            </a:graphic>
          </wp:inline>
        </w:drawing>
      </w:r>
    </w:p>
    <w:p w14:paraId="54D93E83" w14:textId="77777777" w:rsidR="0066118C" w:rsidRDefault="6C070BAF" w:rsidP="004676E3">
      <w:pPr>
        <w:pStyle w:val="Numeracija"/>
      </w:pPr>
      <w:r>
        <w:t>Prie kiekvienos eilutės galima prisegti vieną arba daugiau failų.</w:t>
      </w:r>
    </w:p>
    <w:p w14:paraId="2D401237" w14:textId="77777777" w:rsidR="0066118C" w:rsidRDefault="0066118C" w:rsidP="0066118C">
      <w:pPr>
        <w:pStyle w:val="Numeracija"/>
        <w:numPr>
          <w:ilvl w:val="0"/>
          <w:numId w:val="0"/>
        </w:numPr>
        <w:ind w:left="360" w:hanging="360"/>
      </w:pPr>
      <w:r>
        <w:rPr>
          <w:noProof/>
        </w:rPr>
        <w:drawing>
          <wp:inline distT="0" distB="0" distL="0" distR="0" wp14:anchorId="7E70576F" wp14:editId="36D731C4">
            <wp:extent cx="6296025" cy="1743075"/>
            <wp:effectExtent l="0" t="0" r="9525" b="9525"/>
            <wp:docPr id="136" name="Picture 136"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Graphical user interface, text&#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96025" cy="1743075"/>
                    </a:xfrm>
                    <a:prstGeom prst="rect">
                      <a:avLst/>
                    </a:prstGeom>
                    <a:noFill/>
                    <a:ln>
                      <a:noFill/>
                    </a:ln>
                  </pic:spPr>
                </pic:pic>
              </a:graphicData>
            </a:graphic>
          </wp:inline>
        </w:drawing>
      </w:r>
    </w:p>
    <w:p w14:paraId="0E078DAB" w14:textId="1C7C0A82" w:rsidR="0066118C" w:rsidRDefault="00F0772A" w:rsidP="008E364F">
      <w:pPr>
        <w:pStyle w:val="Heading4"/>
      </w:pPr>
      <w:bookmarkStart w:id="121" w:name="_Toc172618929"/>
      <w:r>
        <w:t>Informacija apie ES teisyną pildymas</w:t>
      </w:r>
      <w:bookmarkEnd w:id="121"/>
      <w:r>
        <w:t xml:space="preserve"> </w:t>
      </w:r>
    </w:p>
    <w:p w14:paraId="06A6815C" w14:textId="1613E074" w:rsidR="00400789" w:rsidRDefault="00400789" w:rsidP="00400789">
      <w:r>
        <w:t>P</w:t>
      </w:r>
      <w:r w:rsidR="00120C85">
        <w:t>KI ir ID</w:t>
      </w:r>
      <w:r>
        <w:t xml:space="preserve"> tipo mokėjimo prašymui informacijos apie ES teisyną įvedimas:</w:t>
      </w:r>
    </w:p>
    <w:p w14:paraId="3CBD4F7C" w14:textId="285D1269" w:rsidR="00400789" w:rsidRDefault="00120C85" w:rsidP="00110161">
      <w:pPr>
        <w:pStyle w:val="Numeracija"/>
        <w:numPr>
          <w:ilvl w:val="0"/>
          <w:numId w:val="66"/>
        </w:numPr>
      </w:pPr>
      <w:r>
        <w:t>PKI ir ID</w:t>
      </w:r>
      <w:r w:rsidR="00400789">
        <w:t xml:space="preserve"> tipo mokėjimo prašymo lange pasirenkamas skirtukas „Informacija apie ES teisyną“;</w:t>
      </w:r>
    </w:p>
    <w:p w14:paraId="459F1034" w14:textId="77777777" w:rsidR="00400789" w:rsidRDefault="7067FB23" w:rsidP="00400789">
      <w:pPr>
        <w:pStyle w:val="Numeracija"/>
      </w:pPr>
      <w:r>
        <w:t>Lango apačioje paspaudžiamas mygtukas [Redaguoti];</w:t>
      </w:r>
    </w:p>
    <w:p w14:paraId="023D71A9" w14:textId="77777777" w:rsidR="00400789" w:rsidRDefault="7067FB23" w:rsidP="00400789">
      <w:pPr>
        <w:pStyle w:val="Numeracija"/>
      </w:pPr>
      <w:r>
        <w:t>Užpildoma informacija;</w:t>
      </w:r>
    </w:p>
    <w:p w14:paraId="0A3E20E9" w14:textId="77777777" w:rsidR="00400789" w:rsidRPr="007B7D51" w:rsidRDefault="7067FB23" w:rsidP="00400789">
      <w:pPr>
        <w:pStyle w:val="Numeracija"/>
      </w:pPr>
      <w:r>
        <w:t>Išsaugoma koreguota informacija paspaudus mygtuką [Išsaugoti].</w:t>
      </w:r>
    </w:p>
    <w:p w14:paraId="0C814D30" w14:textId="2412C347" w:rsidR="00400789" w:rsidRDefault="00A076A8" w:rsidP="00A076A8">
      <w:pPr>
        <w:ind w:firstLine="0"/>
        <w:jc w:val="center"/>
      </w:pPr>
      <w:r>
        <w:rPr>
          <w:noProof/>
        </w:rPr>
        <w:drawing>
          <wp:inline distT="0" distB="0" distL="0" distR="0" wp14:anchorId="7EDA43D8" wp14:editId="5C26CC11">
            <wp:extent cx="5791035" cy="3730146"/>
            <wp:effectExtent l="0" t="0" r="635" b="3810"/>
            <wp:docPr id="278911457" name="Picture 27891145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14371" name="Picture 1" descr="A screenshot of a computer&#10;&#10;Description automatically generated"/>
                    <pic:cNvPicPr/>
                  </pic:nvPicPr>
                  <pic:blipFill>
                    <a:blip r:embed="rId114"/>
                    <a:stretch>
                      <a:fillRect/>
                    </a:stretch>
                  </pic:blipFill>
                  <pic:spPr>
                    <a:xfrm>
                      <a:off x="0" y="0"/>
                      <a:ext cx="5797009" cy="3733994"/>
                    </a:xfrm>
                    <a:prstGeom prst="rect">
                      <a:avLst/>
                    </a:prstGeom>
                  </pic:spPr>
                </pic:pic>
              </a:graphicData>
            </a:graphic>
          </wp:inline>
        </w:drawing>
      </w:r>
    </w:p>
    <w:p w14:paraId="284F0311" w14:textId="49055ACC" w:rsidR="00F0772A" w:rsidRDefault="005C0AE3" w:rsidP="002A3BC0">
      <w:pPr>
        <w:pStyle w:val="Heading4"/>
      </w:pPr>
      <w:bookmarkStart w:id="122" w:name="_Toc172618930"/>
      <w:r>
        <w:t xml:space="preserve">Išlaidų supaprastinimų </w:t>
      </w:r>
      <w:r w:rsidR="003473A4">
        <w:t>redagavimas</w:t>
      </w:r>
      <w:bookmarkEnd w:id="122"/>
    </w:p>
    <w:p w14:paraId="26768072" w14:textId="244DE1A2" w:rsidR="005C0AE3" w:rsidRDefault="003473A4" w:rsidP="005C0AE3">
      <w:r>
        <w:t>Redaguoj</w:t>
      </w:r>
      <w:r w:rsidR="005C0AE3">
        <w:t>ant informaciją apie P</w:t>
      </w:r>
      <w:r w:rsidR="002971B4">
        <w:t>KI ir ID</w:t>
      </w:r>
      <w:r w:rsidR="005C0AE3">
        <w:t xml:space="preserve"> tipo mokėjimo prašymo išlaidų supaprastinim</w:t>
      </w:r>
      <w:r w:rsidR="002971B4">
        <w:t>us</w:t>
      </w:r>
      <w:r w:rsidR="005C0AE3">
        <w:t xml:space="preserve"> vykdomi žingsniai (</w:t>
      </w:r>
      <w:r w:rsidR="005C0AE3" w:rsidRPr="00B61892">
        <w:rPr>
          <w:i/>
          <w:iCs/>
        </w:rPr>
        <w:t>Pastaba: skirtuke matomos tik toks išlaidų eilutės, kurioms yra taikom</w:t>
      </w:r>
      <w:r w:rsidR="005C0AE3">
        <w:rPr>
          <w:i/>
          <w:iCs/>
        </w:rPr>
        <w:t>i</w:t>
      </w:r>
      <w:r w:rsidR="005C0AE3" w:rsidRPr="00B61892">
        <w:rPr>
          <w:i/>
          <w:iCs/>
        </w:rPr>
        <w:t xml:space="preserve"> išlaidų supaprastinim</w:t>
      </w:r>
      <w:r w:rsidR="005C0AE3">
        <w:rPr>
          <w:i/>
          <w:iCs/>
        </w:rPr>
        <w:t>ai</w:t>
      </w:r>
      <w:r w:rsidR="005C0AE3" w:rsidRPr="00B61892">
        <w:rPr>
          <w:i/>
          <w:iCs/>
        </w:rPr>
        <w:t xml:space="preserve"> pagal Projekto finansavimo duomenis ir kurios yra suvestos išlaidų detalizacijos skirtuke</w:t>
      </w:r>
      <w:r w:rsidR="005C0AE3">
        <w:t>):</w:t>
      </w:r>
    </w:p>
    <w:p w14:paraId="2B2A4DC3" w14:textId="4517C334" w:rsidR="005C0AE3" w:rsidRDefault="00086359" w:rsidP="00110161">
      <w:pPr>
        <w:pStyle w:val="Numeracija"/>
        <w:numPr>
          <w:ilvl w:val="0"/>
          <w:numId w:val="67"/>
        </w:numPr>
      </w:pPr>
      <w:r>
        <w:t>PKI ir ID</w:t>
      </w:r>
      <w:r w:rsidR="005C0AE3" w:rsidRPr="00B74976">
        <w:t xml:space="preserve"> tipo mokėjimo prašymo lange pasirenkamas skirtukas „</w:t>
      </w:r>
      <w:r w:rsidR="005C0AE3">
        <w:t>Išlaidų supaprastinimai</w:t>
      </w:r>
      <w:r w:rsidR="005C0AE3" w:rsidRPr="00B74976">
        <w:t>“;</w:t>
      </w:r>
    </w:p>
    <w:p w14:paraId="10F5FC19" w14:textId="77777777" w:rsidR="005C0AE3" w:rsidRDefault="11AA6465" w:rsidP="005C0AE3">
      <w:pPr>
        <w:pStyle w:val="Numeracija"/>
      </w:pPr>
      <w:r>
        <w:lastRenderedPageBreak/>
        <w:t>Prie pasirinktos išlaidų eilutės pagal išlaidų supaprastinimą paspaudžiamas redagavimo mygtukas;</w:t>
      </w:r>
    </w:p>
    <w:p w14:paraId="47D4FEC8" w14:textId="77777777" w:rsidR="005C0AE3" w:rsidRDefault="005C0AE3" w:rsidP="005C0AE3">
      <w:pPr>
        <w:pStyle w:val="Numeracija"/>
        <w:numPr>
          <w:ilvl w:val="0"/>
          <w:numId w:val="0"/>
        </w:numPr>
        <w:ind w:left="360"/>
      </w:pPr>
      <w:r>
        <w:rPr>
          <w:noProof/>
        </w:rPr>
        <w:drawing>
          <wp:inline distT="0" distB="0" distL="0" distR="0" wp14:anchorId="75E44BFA" wp14:editId="5243BE90">
            <wp:extent cx="5896229" cy="1540783"/>
            <wp:effectExtent l="0" t="0" r="0" b="2540"/>
            <wp:docPr id="196" name="Picture 19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able&#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28265" cy="1549154"/>
                    </a:xfrm>
                    <a:prstGeom prst="rect">
                      <a:avLst/>
                    </a:prstGeom>
                    <a:noFill/>
                    <a:ln>
                      <a:noFill/>
                    </a:ln>
                  </pic:spPr>
                </pic:pic>
              </a:graphicData>
            </a:graphic>
          </wp:inline>
        </w:drawing>
      </w:r>
    </w:p>
    <w:p w14:paraId="513F253B" w14:textId="77777777" w:rsidR="005C0AE3" w:rsidRDefault="11AA6465" w:rsidP="005C0AE3">
      <w:pPr>
        <w:pStyle w:val="Numeracija"/>
      </w:pPr>
      <w:r>
        <w:t xml:space="preserve">Atidarytame redagavimo lange suvedama informacija. </w:t>
      </w:r>
      <w:r w:rsidRPr="570340CF">
        <w:rPr>
          <w:i/>
          <w:iCs/>
        </w:rPr>
        <w:t>„Pastaba: redagavimo langai yra skirtingi pagal pasirinktą išlaidų eilutę, kuriai yra taikomas išlaidų supaprastinimas“.</w:t>
      </w:r>
    </w:p>
    <w:p w14:paraId="7E843BD2" w14:textId="40CB3B0D" w:rsidR="005C0AE3" w:rsidRDefault="001E3D34" w:rsidP="005C0AE3">
      <w:pPr>
        <w:pStyle w:val="Numeracija"/>
        <w:numPr>
          <w:ilvl w:val="0"/>
          <w:numId w:val="0"/>
        </w:numPr>
        <w:ind w:left="360"/>
      </w:pPr>
      <w:r>
        <w:rPr>
          <w:noProof/>
        </w:rPr>
        <w:drawing>
          <wp:inline distT="0" distB="0" distL="0" distR="0" wp14:anchorId="4FA53006" wp14:editId="37C148F5">
            <wp:extent cx="5895975" cy="4932724"/>
            <wp:effectExtent l="0" t="0" r="0" b="1270"/>
            <wp:docPr id="5679360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36012" name="Picture 1" descr="A screenshot of a computer&#10;&#10;Description automatically generated"/>
                    <pic:cNvPicPr/>
                  </pic:nvPicPr>
                  <pic:blipFill>
                    <a:blip r:embed="rId116"/>
                    <a:stretch>
                      <a:fillRect/>
                    </a:stretch>
                  </pic:blipFill>
                  <pic:spPr>
                    <a:xfrm>
                      <a:off x="0" y="0"/>
                      <a:ext cx="5907060" cy="4941998"/>
                    </a:xfrm>
                    <a:prstGeom prst="rect">
                      <a:avLst/>
                    </a:prstGeom>
                  </pic:spPr>
                </pic:pic>
              </a:graphicData>
            </a:graphic>
          </wp:inline>
        </w:drawing>
      </w:r>
    </w:p>
    <w:p w14:paraId="31F7DD01" w14:textId="77777777" w:rsidR="005C0AE3" w:rsidRDefault="11AA6465" w:rsidP="005C0AE3">
      <w:pPr>
        <w:pStyle w:val="Numeracija"/>
      </w:pPr>
      <w:r>
        <w:t>Suvesta informacija išsaugoma paspaudus mygtuką [Išsaugoti].</w:t>
      </w:r>
    </w:p>
    <w:p w14:paraId="62CB25D0" w14:textId="2F270D23" w:rsidR="005C0AE3" w:rsidRPr="00451C9D" w:rsidRDefault="00C771CB" w:rsidP="00451C9D">
      <w:pPr>
        <w:pStyle w:val="Numeracija"/>
        <w:numPr>
          <w:ilvl w:val="0"/>
          <w:numId w:val="0"/>
        </w:numPr>
        <w:ind w:left="360"/>
        <w:rPr>
          <w:i/>
          <w:iCs/>
        </w:rPr>
      </w:pPr>
      <w:r w:rsidRPr="0003359F">
        <w:rPr>
          <w:i/>
          <w:iCs/>
        </w:rPr>
        <w:t>Pastaba:</w:t>
      </w:r>
      <w:r w:rsidR="00527920">
        <w:rPr>
          <w:i/>
          <w:iCs/>
        </w:rPr>
        <w:t xml:space="preserve"> </w:t>
      </w:r>
      <w:r w:rsidR="003473A4">
        <w:rPr>
          <w:i/>
          <w:iCs/>
        </w:rPr>
        <w:t xml:space="preserve">Deklaruotos ES, BF ir nuosavos lėšų sumos </w:t>
      </w:r>
      <w:r w:rsidR="003473A4" w:rsidRPr="0003359F">
        <w:rPr>
          <w:i/>
          <w:iCs/>
        </w:rPr>
        <w:t xml:space="preserve">automatiškai </w:t>
      </w:r>
      <w:r w:rsidR="003473A4">
        <w:rPr>
          <w:i/>
          <w:iCs/>
        </w:rPr>
        <w:t xml:space="preserve">užpildomos </w:t>
      </w:r>
      <w:r w:rsidR="003473A4" w:rsidRPr="0003359F">
        <w:rPr>
          <w:i/>
          <w:iCs/>
        </w:rPr>
        <w:t>mokėjimo prašymo</w:t>
      </w:r>
      <w:r w:rsidR="003473A4">
        <w:rPr>
          <w:i/>
          <w:iCs/>
        </w:rPr>
        <w:t xml:space="preserve"> </w:t>
      </w:r>
      <w:r w:rsidR="003473A4" w:rsidRPr="0003359F">
        <w:rPr>
          <w:i/>
          <w:iCs/>
        </w:rPr>
        <w:t>skirtuk</w:t>
      </w:r>
      <w:r w:rsidR="003473A4">
        <w:rPr>
          <w:i/>
          <w:iCs/>
        </w:rPr>
        <w:t>o</w:t>
      </w:r>
      <w:r w:rsidR="003473A4" w:rsidRPr="0003359F">
        <w:rPr>
          <w:i/>
          <w:iCs/>
        </w:rPr>
        <w:t xml:space="preserve"> „</w:t>
      </w:r>
      <w:r w:rsidR="003473A4">
        <w:rPr>
          <w:i/>
          <w:iCs/>
        </w:rPr>
        <w:t>Deklaruotos išlaidos</w:t>
      </w:r>
      <w:r w:rsidR="003473A4" w:rsidRPr="0003359F">
        <w:rPr>
          <w:i/>
          <w:iCs/>
        </w:rPr>
        <w:t>“</w:t>
      </w:r>
      <w:r w:rsidR="003473A4">
        <w:rPr>
          <w:i/>
          <w:iCs/>
        </w:rPr>
        <w:t xml:space="preserve"> laukų sumomis pagal išlaidų eilutę. Tinkamų ir netinkamų išlaidų supaprastinimo</w:t>
      </w:r>
      <w:r w:rsidR="00467BB1">
        <w:rPr>
          <w:i/>
          <w:iCs/>
        </w:rPr>
        <w:t xml:space="preserve"> </w:t>
      </w:r>
      <w:r w:rsidR="003473A4">
        <w:rPr>
          <w:i/>
          <w:iCs/>
        </w:rPr>
        <w:t>sumų laukai užsipildys mokėjimo prašymo skirtuko „Išvados“, išvadų suminėmis lėšų dalimis pagal išlaidų eilutę.</w:t>
      </w:r>
      <w:r w:rsidR="004B7581">
        <w:rPr>
          <w:i/>
          <w:iCs/>
        </w:rPr>
        <w:t xml:space="preserve"> Išlaidų eilutės duomenys yra susumuojamas pagal išlaidų eilutės pavadinimą bei numerį</w:t>
      </w:r>
      <w:r w:rsidR="004B7581" w:rsidRPr="005319CE">
        <w:rPr>
          <w:i/>
          <w:iCs/>
        </w:rPr>
        <w:t>.</w:t>
      </w:r>
    </w:p>
    <w:p w14:paraId="52D289C0" w14:textId="77777777" w:rsidR="0066118C" w:rsidRDefault="0066118C" w:rsidP="00CC68A6">
      <w:pPr>
        <w:pStyle w:val="Heading3"/>
      </w:pPr>
      <w:bookmarkStart w:id="123" w:name="_Toc75785760"/>
      <w:bookmarkStart w:id="124" w:name="_Toc77085406"/>
      <w:bookmarkStart w:id="125" w:name="_Toc172618931"/>
      <w:r>
        <w:t xml:space="preserve">Negautų tranzito vizų mokesčių </w:t>
      </w:r>
      <w:bookmarkEnd w:id="123"/>
      <w:r>
        <w:t>deklaracijos pildymas</w:t>
      </w:r>
      <w:bookmarkEnd w:id="124"/>
      <w:bookmarkEnd w:id="125"/>
    </w:p>
    <w:p w14:paraId="71FB602A" w14:textId="77777777" w:rsidR="0066118C" w:rsidRDefault="0066118C" w:rsidP="0066118C">
      <w:r>
        <w:t>Pildant Negautų tranzito vizų mokesčių deklaracijos tipo mokėjimo prašymą vykdomi žingsniai:</w:t>
      </w:r>
    </w:p>
    <w:p w14:paraId="53A52E28" w14:textId="1667954D" w:rsidR="0066118C" w:rsidRDefault="0066118C" w:rsidP="00110161">
      <w:pPr>
        <w:pStyle w:val="Numeracija"/>
        <w:numPr>
          <w:ilvl w:val="0"/>
          <w:numId w:val="26"/>
        </w:numPr>
      </w:pPr>
      <w:r>
        <w:t>Pagrindiniame DMS sistemos meniu pasirenkama „Projektai“;</w:t>
      </w:r>
      <w:r w:rsidR="00111986">
        <w:t xml:space="preserve"> </w:t>
      </w:r>
    </w:p>
    <w:p w14:paraId="02E89AF6" w14:textId="77777777" w:rsidR="0066118C" w:rsidRDefault="6C070BAF" w:rsidP="004676E3">
      <w:pPr>
        <w:pStyle w:val="Numeracija"/>
      </w:pPr>
      <w:r>
        <w:t>Prie pasirinkto projekto spaudžiamas redagavimo mygtukas;</w:t>
      </w:r>
    </w:p>
    <w:p w14:paraId="419EF619" w14:textId="2447FB68" w:rsidR="0066118C" w:rsidRDefault="6C070BAF" w:rsidP="00630C1B">
      <w:pPr>
        <w:pStyle w:val="Numeracija"/>
      </w:pPr>
      <w:r>
        <w:t>Atidaromas skirtukas „Mokėjimo prašymai“;</w:t>
      </w:r>
    </w:p>
    <w:p w14:paraId="7732AC6F" w14:textId="635CB03C" w:rsidR="007D0C5F" w:rsidRDefault="00EB0774" w:rsidP="001105FA">
      <w:pPr>
        <w:pStyle w:val="Numeracija"/>
        <w:numPr>
          <w:ilvl w:val="0"/>
          <w:numId w:val="0"/>
        </w:numPr>
        <w:ind w:left="360" w:hanging="360"/>
      </w:pPr>
      <w:r>
        <w:rPr>
          <w:noProof/>
        </w:rPr>
        <w:lastRenderedPageBreak/>
        <w:drawing>
          <wp:inline distT="0" distB="0" distL="0" distR="0" wp14:anchorId="59B822AD" wp14:editId="391EFEF4">
            <wp:extent cx="6300470" cy="1068070"/>
            <wp:effectExtent l="0" t="0" r="5080" b="0"/>
            <wp:docPr id="200" name="Picture 20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A picture containing text&#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300470" cy="1068070"/>
                    </a:xfrm>
                    <a:prstGeom prst="rect">
                      <a:avLst/>
                    </a:prstGeom>
                    <a:noFill/>
                    <a:ln>
                      <a:noFill/>
                    </a:ln>
                  </pic:spPr>
                </pic:pic>
              </a:graphicData>
            </a:graphic>
          </wp:inline>
        </w:drawing>
      </w:r>
    </w:p>
    <w:p w14:paraId="3899F8D4" w14:textId="3CAFB88E" w:rsidR="008A33FD" w:rsidRDefault="6C070BAF" w:rsidP="001105FA">
      <w:pPr>
        <w:pStyle w:val="Numeracija"/>
      </w:pPr>
      <w:r>
        <w:t>Atidaromas Negautų tranzito vizų mokesčių deklaracijos tipo MP įrašas;</w:t>
      </w:r>
    </w:p>
    <w:p w14:paraId="72FA6340" w14:textId="64143A4D" w:rsidR="001105FA" w:rsidRDefault="001105FA" w:rsidP="0066118C">
      <w:pPr>
        <w:pStyle w:val="Numeracija"/>
        <w:numPr>
          <w:ilvl w:val="0"/>
          <w:numId w:val="0"/>
        </w:numPr>
        <w:ind w:left="360" w:hanging="360"/>
      </w:pPr>
      <w:r>
        <w:rPr>
          <w:noProof/>
        </w:rPr>
        <w:drawing>
          <wp:inline distT="0" distB="0" distL="0" distR="0" wp14:anchorId="770D8312" wp14:editId="6F1DA94C">
            <wp:extent cx="6300470" cy="4190365"/>
            <wp:effectExtent l="0" t="0" r="5080" b="635"/>
            <wp:docPr id="201" name="Picture 20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Graphical user interface, application&#10;&#10;Description automatically generated"/>
                    <pic:cNvPicPr/>
                  </pic:nvPicPr>
                  <pic:blipFill>
                    <a:blip r:embed="rId130"/>
                    <a:stretch>
                      <a:fillRect/>
                    </a:stretch>
                  </pic:blipFill>
                  <pic:spPr>
                    <a:xfrm>
                      <a:off x="0" y="0"/>
                      <a:ext cx="6300470" cy="4190365"/>
                    </a:xfrm>
                    <a:prstGeom prst="rect">
                      <a:avLst/>
                    </a:prstGeom>
                  </pic:spPr>
                </pic:pic>
              </a:graphicData>
            </a:graphic>
          </wp:inline>
        </w:drawing>
      </w:r>
    </w:p>
    <w:p w14:paraId="4DB367B8" w14:textId="1E2D6F1D" w:rsidR="0066118C" w:rsidRDefault="6C070BAF" w:rsidP="00451C9D">
      <w:pPr>
        <w:pStyle w:val="Numeracija"/>
      </w:pPr>
      <w:r>
        <w:t>Bendros informacijos skirtuke paspaudžiamas mygtukas [Redaguoti] ir koreguojama informacija.</w:t>
      </w:r>
    </w:p>
    <w:p w14:paraId="769EED8F" w14:textId="77777777" w:rsidR="0066118C" w:rsidRDefault="0066118C" w:rsidP="00CC68A6">
      <w:pPr>
        <w:pStyle w:val="Heading4"/>
      </w:pPr>
      <w:bookmarkStart w:id="126" w:name="_Toc75785761"/>
      <w:bookmarkStart w:id="127" w:name="_Toc77085407"/>
      <w:bookmarkStart w:id="128" w:name="_Toc172618932"/>
      <w:r>
        <w:t xml:space="preserve">Bendros suvestinės </w:t>
      </w:r>
      <w:bookmarkEnd w:id="126"/>
      <w:r>
        <w:t>skirtuko pildymas</w:t>
      </w:r>
      <w:bookmarkEnd w:id="127"/>
      <w:bookmarkEnd w:id="128"/>
    </w:p>
    <w:p w14:paraId="4A0C807C" w14:textId="77777777" w:rsidR="0066118C" w:rsidRDefault="0066118C" w:rsidP="0066118C">
      <w:r>
        <w:t>Negautų tranzito vizų mokesčių deklaracijos bendros suvestinės skirtuko pildymas:</w:t>
      </w:r>
    </w:p>
    <w:p w14:paraId="7C1664F7" w14:textId="44A55FDA" w:rsidR="0066118C" w:rsidRDefault="0066118C" w:rsidP="00110161">
      <w:pPr>
        <w:pStyle w:val="Numeracija"/>
        <w:numPr>
          <w:ilvl w:val="0"/>
          <w:numId w:val="27"/>
        </w:numPr>
      </w:pPr>
      <w:r>
        <w:t>Negautų tranzito vizų mokesčių deklaracijos tipo mokėjimo prašymo lange pasirenkamas skirtukas „Bendra suvestinė“;</w:t>
      </w:r>
    </w:p>
    <w:p w14:paraId="00C05DCB" w14:textId="7235607A" w:rsidR="00630C1B" w:rsidRDefault="00630C1B" w:rsidP="0066118C">
      <w:pPr>
        <w:pStyle w:val="Numeracija"/>
        <w:numPr>
          <w:ilvl w:val="0"/>
          <w:numId w:val="0"/>
        </w:numPr>
        <w:ind w:left="360" w:hanging="360"/>
      </w:pPr>
      <w:r>
        <w:rPr>
          <w:noProof/>
        </w:rPr>
        <w:drawing>
          <wp:inline distT="0" distB="0" distL="0" distR="0" wp14:anchorId="04C31711" wp14:editId="16EE1F96">
            <wp:extent cx="6300470" cy="817880"/>
            <wp:effectExtent l="0" t="0" r="5080" b="1270"/>
            <wp:docPr id="199" name="Picture 19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A picture containing tex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300470" cy="817880"/>
                    </a:xfrm>
                    <a:prstGeom prst="rect">
                      <a:avLst/>
                    </a:prstGeom>
                    <a:noFill/>
                    <a:ln>
                      <a:noFill/>
                    </a:ln>
                  </pic:spPr>
                </pic:pic>
              </a:graphicData>
            </a:graphic>
          </wp:inline>
        </w:drawing>
      </w:r>
    </w:p>
    <w:p w14:paraId="77FD172D" w14:textId="6BD21772" w:rsidR="0066118C" w:rsidRDefault="6C070BAF" w:rsidP="00856F52">
      <w:pPr>
        <w:pStyle w:val="Numeracija"/>
      </w:pPr>
      <w:r>
        <w:t>Lango apačioje paspaudžiamas mygtukas [Redaguoti];</w:t>
      </w:r>
    </w:p>
    <w:p w14:paraId="654CA8F8" w14:textId="10CA58F3" w:rsidR="00856F52" w:rsidRDefault="00856F52" w:rsidP="0066118C">
      <w:pPr>
        <w:pStyle w:val="Numeracija"/>
        <w:numPr>
          <w:ilvl w:val="0"/>
          <w:numId w:val="0"/>
        </w:numPr>
        <w:ind w:left="360" w:hanging="360"/>
      </w:pPr>
      <w:r>
        <w:rPr>
          <w:noProof/>
        </w:rPr>
        <w:lastRenderedPageBreak/>
        <w:drawing>
          <wp:inline distT="0" distB="0" distL="0" distR="0" wp14:anchorId="3446FB6F" wp14:editId="78AE8153">
            <wp:extent cx="6300470" cy="4260215"/>
            <wp:effectExtent l="0" t="0" r="5080" b="6985"/>
            <wp:docPr id="202" name="Picture 20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Graphical user interface, text, application, email&#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300470" cy="4260215"/>
                    </a:xfrm>
                    <a:prstGeom prst="rect">
                      <a:avLst/>
                    </a:prstGeom>
                    <a:noFill/>
                    <a:ln>
                      <a:noFill/>
                    </a:ln>
                  </pic:spPr>
                </pic:pic>
              </a:graphicData>
            </a:graphic>
          </wp:inline>
        </w:drawing>
      </w:r>
    </w:p>
    <w:p w14:paraId="436F040C" w14:textId="77777777" w:rsidR="0066118C" w:rsidRDefault="6C070BAF" w:rsidP="004676E3">
      <w:pPr>
        <w:pStyle w:val="Numeracija"/>
      </w:pPr>
      <w:r>
        <w:t>Įvedama ir išsaugoma informacija.</w:t>
      </w:r>
    </w:p>
    <w:p w14:paraId="0E148333" w14:textId="685792BB" w:rsidR="00950BCF" w:rsidRDefault="00950BCF" w:rsidP="00950BCF">
      <w:pPr>
        <w:pStyle w:val="Heading4"/>
      </w:pPr>
      <w:bookmarkStart w:id="129" w:name="_Toc172618933"/>
      <w:r>
        <w:t>Apmokėjimų tiekėjui pildymas</w:t>
      </w:r>
      <w:bookmarkEnd w:id="129"/>
    </w:p>
    <w:p w14:paraId="33F3F014" w14:textId="3ED3C8CF" w:rsidR="00863296" w:rsidRDefault="00863296" w:rsidP="00863296">
      <w:pPr>
        <w:pStyle w:val="BodyText"/>
      </w:pPr>
      <w:r>
        <w:t xml:space="preserve">Pildant </w:t>
      </w:r>
      <w:r w:rsidR="00CC1137">
        <w:t xml:space="preserve">negautų tranzito vizų mokesčių deklaracijos </w:t>
      </w:r>
      <w:r>
        <w:t>tipo mokėjimo prašymo apmokėjimo tiekėjui vykdomi žingsniai:</w:t>
      </w:r>
    </w:p>
    <w:p w14:paraId="304DFD14" w14:textId="4B6EA77C" w:rsidR="00863296" w:rsidRDefault="002105D2" w:rsidP="00110161">
      <w:pPr>
        <w:pStyle w:val="Numeracija"/>
        <w:numPr>
          <w:ilvl w:val="0"/>
          <w:numId w:val="71"/>
        </w:numPr>
      </w:pPr>
      <w:r>
        <w:t>Negautų tranzito vizų mokesčių deklaracijos</w:t>
      </w:r>
      <w:r w:rsidR="00863296">
        <w:t xml:space="preserve"> tipo mokėjimo prašymo lange pasirenkamas skirtukas „Apmokėjimai tiekėjui“;</w:t>
      </w:r>
    </w:p>
    <w:p w14:paraId="3AF2C73D" w14:textId="77777777" w:rsidR="00863296" w:rsidRDefault="00863296" w:rsidP="00110161">
      <w:pPr>
        <w:pStyle w:val="Numeracija"/>
        <w:numPr>
          <w:ilvl w:val="0"/>
          <w:numId w:val="69"/>
        </w:numPr>
      </w:pPr>
      <w:r>
        <w:t>Paspaudžiamas mygtukas [Registruoti naują];</w:t>
      </w:r>
    </w:p>
    <w:p w14:paraId="144BDF27" w14:textId="77C29DE6" w:rsidR="002E4856" w:rsidRDefault="002E4856" w:rsidP="00863296">
      <w:pPr>
        <w:pStyle w:val="BodyText"/>
      </w:pPr>
      <w:r>
        <w:rPr>
          <w:noProof/>
        </w:rPr>
        <w:drawing>
          <wp:inline distT="0" distB="0" distL="0" distR="0" wp14:anchorId="3D504610" wp14:editId="7B0B39C8">
            <wp:extent cx="6300470" cy="895985"/>
            <wp:effectExtent l="0" t="0" r="5080" b="0"/>
            <wp:docPr id="76" name="Picture 7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graphical user interface&#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300470" cy="895985"/>
                    </a:xfrm>
                    <a:prstGeom prst="rect">
                      <a:avLst/>
                    </a:prstGeom>
                    <a:noFill/>
                    <a:ln>
                      <a:noFill/>
                    </a:ln>
                  </pic:spPr>
                </pic:pic>
              </a:graphicData>
            </a:graphic>
          </wp:inline>
        </w:drawing>
      </w:r>
    </w:p>
    <w:p w14:paraId="32B9389F" w14:textId="77777777" w:rsidR="00863296" w:rsidRDefault="55251AE6" w:rsidP="00863296">
      <w:pPr>
        <w:pStyle w:val="Numeracija"/>
      </w:pPr>
      <w:r>
        <w:t>Atsidariusiame lange suvedami apmokėjimo tiekėjui duomenys;</w:t>
      </w:r>
    </w:p>
    <w:p w14:paraId="06BE03F5" w14:textId="77777777" w:rsidR="00863296" w:rsidRDefault="55251AE6" w:rsidP="00863296">
      <w:pPr>
        <w:pStyle w:val="Numeracija"/>
      </w:pPr>
      <w:r>
        <w:t>Išsaugoma suvesta informacija paspaudus mygtuką [Išsaugoti].</w:t>
      </w:r>
    </w:p>
    <w:p w14:paraId="0E1046EE" w14:textId="66D88769" w:rsidR="00950BCF" w:rsidRPr="00950BCF" w:rsidRDefault="00863296" w:rsidP="00FB484E">
      <w:pPr>
        <w:pStyle w:val="BodyText"/>
      </w:pPr>
      <w:r>
        <w:rPr>
          <w:noProof/>
        </w:rPr>
        <w:lastRenderedPageBreak/>
        <w:drawing>
          <wp:inline distT="0" distB="0" distL="0" distR="0" wp14:anchorId="57467CB5" wp14:editId="29A955EE">
            <wp:extent cx="3908072" cy="4599296"/>
            <wp:effectExtent l="0" t="0" r="0" b="0"/>
            <wp:docPr id="49" name="Picture 4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16094" cy="4608736"/>
                    </a:xfrm>
                    <a:prstGeom prst="rect">
                      <a:avLst/>
                    </a:prstGeom>
                    <a:noFill/>
                    <a:ln>
                      <a:noFill/>
                    </a:ln>
                  </pic:spPr>
                </pic:pic>
              </a:graphicData>
            </a:graphic>
          </wp:inline>
        </w:drawing>
      </w:r>
    </w:p>
    <w:p w14:paraId="14FB2418" w14:textId="77777777" w:rsidR="0066118C" w:rsidRDefault="0066118C" w:rsidP="00CC68A6">
      <w:pPr>
        <w:pStyle w:val="Heading3"/>
      </w:pPr>
      <w:bookmarkStart w:id="130" w:name="_Toc77085408"/>
      <w:bookmarkStart w:id="131" w:name="_Toc172618934"/>
      <w:r>
        <w:t>Mokėjimo prašymo teikimas derinimui</w:t>
      </w:r>
      <w:bookmarkEnd w:id="130"/>
      <w:bookmarkEnd w:id="131"/>
    </w:p>
    <w:p w14:paraId="01A45722" w14:textId="77777777" w:rsidR="0066118C" w:rsidRDefault="0066118C" w:rsidP="0066118C">
      <w:r>
        <w:t>Užpildžius visą reikiamą mokėjimo prašymo informaciją, mokėjimo prašymas pateikiamas:</w:t>
      </w:r>
    </w:p>
    <w:p w14:paraId="18AF5F7D" w14:textId="77777777" w:rsidR="0066118C" w:rsidRDefault="0066118C" w:rsidP="00110161">
      <w:pPr>
        <w:pStyle w:val="Numeracija"/>
        <w:numPr>
          <w:ilvl w:val="0"/>
          <w:numId w:val="28"/>
        </w:numPr>
      </w:pPr>
      <w:r>
        <w:t>Pagrindiniame DMS sistemos meniu pasirenkama „Projektai“;</w:t>
      </w:r>
    </w:p>
    <w:p w14:paraId="1AEEF15D" w14:textId="77777777" w:rsidR="0066118C" w:rsidRDefault="6C070BAF" w:rsidP="004676E3">
      <w:pPr>
        <w:pStyle w:val="Numeracija"/>
      </w:pPr>
      <w:r>
        <w:t>Prie pasirinkto projekto spaudžiamas redagavimo mygtukas;</w:t>
      </w:r>
    </w:p>
    <w:p w14:paraId="492E6605" w14:textId="5AEF819A" w:rsidR="0066118C" w:rsidRDefault="6C070BAF" w:rsidP="00AC085A">
      <w:pPr>
        <w:pStyle w:val="Numeracija"/>
      </w:pPr>
      <w:r>
        <w:t>Atidaromas skirtukas „Mokėjimo prašymai“;</w:t>
      </w:r>
    </w:p>
    <w:p w14:paraId="22F4339F" w14:textId="0D6D1CED" w:rsidR="00AC085A" w:rsidRDefault="00AC085A" w:rsidP="0066118C">
      <w:pPr>
        <w:pStyle w:val="Numeracija"/>
        <w:numPr>
          <w:ilvl w:val="0"/>
          <w:numId w:val="0"/>
        </w:numPr>
        <w:ind w:left="360" w:hanging="360"/>
      </w:pPr>
      <w:r>
        <w:rPr>
          <w:noProof/>
        </w:rPr>
        <w:drawing>
          <wp:inline distT="0" distB="0" distL="0" distR="0" wp14:anchorId="2DFB727C" wp14:editId="64842FC3">
            <wp:extent cx="6300470" cy="1068070"/>
            <wp:effectExtent l="0" t="0" r="5080" b="0"/>
            <wp:docPr id="203" name="Picture 20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A picture containing text&#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300470" cy="1068070"/>
                    </a:xfrm>
                    <a:prstGeom prst="rect">
                      <a:avLst/>
                    </a:prstGeom>
                    <a:noFill/>
                    <a:ln>
                      <a:noFill/>
                    </a:ln>
                  </pic:spPr>
                </pic:pic>
              </a:graphicData>
            </a:graphic>
          </wp:inline>
        </w:drawing>
      </w:r>
    </w:p>
    <w:p w14:paraId="140C99CC" w14:textId="77777777" w:rsidR="0066118C" w:rsidRDefault="6C070BAF" w:rsidP="004676E3">
      <w:pPr>
        <w:pStyle w:val="Numeracija"/>
      </w:pPr>
      <w:r>
        <w:t>Atidaromas teikiamo MP įrašas;</w:t>
      </w:r>
    </w:p>
    <w:p w14:paraId="4274E1A1" w14:textId="0EC76F29" w:rsidR="0066118C" w:rsidRDefault="6C070BAF" w:rsidP="004676E3">
      <w:pPr>
        <w:pStyle w:val="Numeracija"/>
      </w:pPr>
      <w:r>
        <w:t xml:space="preserve">Bendros informacijos skirtuko </w:t>
      </w:r>
      <w:r w:rsidR="39364DAE">
        <w:t>viršuje</w:t>
      </w:r>
      <w:r>
        <w:t xml:space="preserve"> paspaudžiamas mygtukas [Pateikti </w:t>
      </w:r>
      <w:r w:rsidR="39364DAE">
        <w:t>(pasirašyti)</w:t>
      </w:r>
      <w:r>
        <w:t>].</w:t>
      </w:r>
    </w:p>
    <w:p w14:paraId="670A9684" w14:textId="7F9EE2CB" w:rsidR="00990CB0" w:rsidRDefault="00F02801" w:rsidP="00FB484E">
      <w:pPr>
        <w:pStyle w:val="Numeracija"/>
        <w:numPr>
          <w:ilvl w:val="0"/>
          <w:numId w:val="0"/>
        </w:numPr>
        <w:ind w:left="360" w:hanging="360"/>
      </w:pPr>
      <w:r>
        <w:rPr>
          <w:noProof/>
        </w:rPr>
        <w:lastRenderedPageBreak/>
        <w:drawing>
          <wp:inline distT="0" distB="0" distL="0" distR="0" wp14:anchorId="2CA88CD6" wp14:editId="0723742D">
            <wp:extent cx="6117590" cy="4174167"/>
            <wp:effectExtent l="0" t="0" r="0" b="0"/>
            <wp:docPr id="205" name="Picture 205"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Graphical user interface, application, Word&#10;&#10;Description automatically generated"/>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1829" cy="4177059"/>
                    </a:xfrm>
                    <a:prstGeom prst="rect">
                      <a:avLst/>
                    </a:prstGeom>
                    <a:noFill/>
                    <a:ln>
                      <a:noFill/>
                    </a:ln>
                  </pic:spPr>
                </pic:pic>
              </a:graphicData>
            </a:graphic>
          </wp:inline>
        </w:drawing>
      </w:r>
    </w:p>
    <w:p w14:paraId="54E22397" w14:textId="2C7676EF" w:rsidR="0066118C" w:rsidRPr="00FB484E" w:rsidRDefault="0066118C" w:rsidP="00FB484E">
      <w:pPr>
        <w:pStyle w:val="Numeracija"/>
        <w:numPr>
          <w:ilvl w:val="0"/>
          <w:numId w:val="0"/>
        </w:numPr>
        <w:ind w:left="360" w:hanging="360"/>
        <w:rPr>
          <w:i/>
          <w:iCs/>
        </w:rPr>
      </w:pPr>
      <w:r w:rsidRPr="00592CD3">
        <w:rPr>
          <w:i/>
          <w:iCs/>
        </w:rPr>
        <w:t>Pastaba: Sistema gali neleisi pateikti PAI, PKI arba ID tipo mokėjimo prašymo, jei jo išlaidų detalizacijos skirtuke yra nebaigtų pildyti eilučių. Tokios eilutės išlaidų detalizacijos skirtuke išskiriamos šauktuku.</w:t>
      </w:r>
      <w:r>
        <w:rPr>
          <w:i/>
          <w:iCs/>
        </w:rPr>
        <w:t xml:space="preserve"> Šauktukas nebematomas, kai užpildomi visi privalomi eilutės laukai.</w:t>
      </w:r>
    </w:p>
    <w:p w14:paraId="027C31D9" w14:textId="77777777" w:rsidR="0066118C" w:rsidRDefault="0066118C" w:rsidP="00CC68A6">
      <w:pPr>
        <w:pStyle w:val="Heading3"/>
      </w:pPr>
      <w:bookmarkStart w:id="132" w:name="_Toc77085409"/>
      <w:bookmarkStart w:id="133" w:name="_Toc172618935"/>
      <w:r>
        <w:t>Trūkstamų dokumentų teikimas</w:t>
      </w:r>
      <w:bookmarkEnd w:id="132"/>
      <w:bookmarkEnd w:id="133"/>
    </w:p>
    <w:p w14:paraId="71910B13" w14:textId="77777777" w:rsidR="0066118C" w:rsidRDefault="0066118C" w:rsidP="0066118C">
      <w:r>
        <w:t>Jei mokėjimo prašymas grąžintas tikslinimui ir jo būsena yra „Pateikti dokumentus“, šiame mokėjimo prašyme galima tik prisegti naujus dokumentus, kita mokėjimo prašymo informacija bus nekoreguojama. Dokumentus galima prisegti šiuose mokėjimo prašymo skirtukuose:</w:t>
      </w:r>
    </w:p>
    <w:p w14:paraId="6462CF6A" w14:textId="77777777" w:rsidR="0066118C" w:rsidRDefault="0066118C" w:rsidP="0066118C">
      <w:pPr>
        <w:pStyle w:val="Sraas1"/>
      </w:pPr>
      <w:r>
        <w:t>„Dokumentai“;</w:t>
      </w:r>
    </w:p>
    <w:p w14:paraId="069015CA" w14:textId="437A5845" w:rsidR="00D85B4A" w:rsidRDefault="00D85B4A" w:rsidP="0066118C">
      <w:pPr>
        <w:pStyle w:val="Sraas1"/>
        <w:numPr>
          <w:ilvl w:val="0"/>
          <w:numId w:val="0"/>
        </w:numPr>
        <w:ind w:left="284" w:hanging="284"/>
      </w:pPr>
      <w:r>
        <w:rPr>
          <w:noProof/>
        </w:rPr>
        <w:drawing>
          <wp:inline distT="0" distB="0" distL="0" distR="0" wp14:anchorId="53B8C49F" wp14:editId="1B883FD1">
            <wp:extent cx="6300470" cy="996315"/>
            <wp:effectExtent l="0" t="0" r="5080" b="0"/>
            <wp:docPr id="206" name="Picture 206"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Graphical user interface, website&#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300470" cy="996315"/>
                    </a:xfrm>
                    <a:prstGeom prst="rect">
                      <a:avLst/>
                    </a:prstGeom>
                    <a:noFill/>
                    <a:ln>
                      <a:noFill/>
                    </a:ln>
                  </pic:spPr>
                </pic:pic>
              </a:graphicData>
            </a:graphic>
          </wp:inline>
        </w:drawing>
      </w:r>
    </w:p>
    <w:p w14:paraId="6FABA60D" w14:textId="50181C4A" w:rsidR="0066118C" w:rsidRDefault="00724240" w:rsidP="0066118C">
      <w:pPr>
        <w:pStyle w:val="Sraas1"/>
      </w:pPr>
      <w:r>
        <w:t xml:space="preserve">PKI/ID ir PAI atveju </w:t>
      </w:r>
      <w:r w:rsidR="0066118C">
        <w:t>„Išlaidų detalizacija“ skirtuke atidarius reikiamą eilutę ir pasirinkus skirtuką „Dokumentai“.</w:t>
      </w:r>
    </w:p>
    <w:p w14:paraId="7F9B16F7" w14:textId="446622B8" w:rsidR="00E72850" w:rsidRPr="00396C67" w:rsidRDefault="00E72850" w:rsidP="0066118C">
      <w:pPr>
        <w:pStyle w:val="Sraas1"/>
        <w:numPr>
          <w:ilvl w:val="0"/>
          <w:numId w:val="0"/>
        </w:numPr>
        <w:ind w:left="284" w:hanging="284"/>
      </w:pPr>
      <w:r>
        <w:rPr>
          <w:noProof/>
        </w:rPr>
        <w:drawing>
          <wp:inline distT="0" distB="0" distL="0" distR="0" wp14:anchorId="30C14A15" wp14:editId="057B9310">
            <wp:extent cx="6300470" cy="996315"/>
            <wp:effectExtent l="0" t="0" r="5080" b="0"/>
            <wp:docPr id="207" name="Picture 20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Graphical user interface, website&#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300470" cy="996315"/>
                    </a:xfrm>
                    <a:prstGeom prst="rect">
                      <a:avLst/>
                    </a:prstGeom>
                    <a:noFill/>
                    <a:ln>
                      <a:noFill/>
                    </a:ln>
                  </pic:spPr>
                </pic:pic>
              </a:graphicData>
            </a:graphic>
          </wp:inline>
        </w:drawing>
      </w:r>
    </w:p>
    <w:p w14:paraId="667C3142" w14:textId="77777777" w:rsidR="0066118C" w:rsidRDefault="0066118C" w:rsidP="00CC68A6">
      <w:pPr>
        <w:pStyle w:val="Heading3"/>
      </w:pPr>
      <w:bookmarkStart w:id="134" w:name="_Toc77085410"/>
      <w:bookmarkStart w:id="135" w:name="_Toc172618936"/>
      <w:r>
        <w:t>Mokėjimo prašymo tikslinimas</w:t>
      </w:r>
      <w:bookmarkEnd w:id="134"/>
      <w:bookmarkEnd w:id="135"/>
    </w:p>
    <w:p w14:paraId="457AAF02" w14:textId="77777777" w:rsidR="0066118C" w:rsidRDefault="0066118C" w:rsidP="0066118C">
      <w:r>
        <w:t>Jei mokėjimo prašymas buvo grąžintas tikslinti ir jo būsena yra „Grąžintas tikslinti“, galima koreguoti visą mokėjimo prašymo informaciją (žr. 4.1; 4.2 ir 4.3 skyrius). Patikslintas mokėjimo prašymas iš naujo pateikiamas (žr. 4.5 skyrių).</w:t>
      </w:r>
    </w:p>
    <w:p w14:paraId="14B78F3B" w14:textId="59D6BBB1" w:rsidR="0015274A" w:rsidRDefault="0015274A" w:rsidP="0015274A">
      <w:pPr>
        <w:pStyle w:val="Heading3"/>
      </w:pPr>
      <w:r>
        <w:lastRenderedPageBreak/>
        <w:t xml:space="preserve"> </w:t>
      </w:r>
      <w:bookmarkStart w:id="136" w:name="_Toc172618937"/>
      <w:r>
        <w:t>Tikrinti mokėjimo prašymo klaidas</w:t>
      </w:r>
      <w:bookmarkEnd w:id="136"/>
    </w:p>
    <w:p w14:paraId="1387625E" w14:textId="77777777" w:rsidR="0015274A" w:rsidRDefault="0015274A" w:rsidP="0015274A">
      <w:r>
        <w:t>Norint patikrinti ar projekto mokėjimo prašyme yra klaidų (</w:t>
      </w:r>
      <w:r w:rsidRPr="002D4CBC">
        <w:rPr>
          <w:i/>
          <w:iCs/>
        </w:rPr>
        <w:t xml:space="preserve">Pastaba: </w:t>
      </w:r>
      <w:r>
        <w:rPr>
          <w:i/>
          <w:iCs/>
        </w:rPr>
        <w:t xml:space="preserve">inicijuoti mokėjimo prašymo klaidų tikrinimą galima visuose </w:t>
      </w:r>
      <w:r w:rsidRPr="002D4CBC">
        <w:rPr>
          <w:i/>
          <w:iCs/>
        </w:rPr>
        <w:t>mokėjimo prašymo</w:t>
      </w:r>
      <w:r>
        <w:rPr>
          <w:i/>
          <w:iCs/>
        </w:rPr>
        <w:t xml:space="preserve"> skirtukuose</w:t>
      </w:r>
      <w:r>
        <w:t>)</w:t>
      </w:r>
      <w:r w:rsidRPr="00E24294">
        <w:t>:</w:t>
      </w:r>
    </w:p>
    <w:p w14:paraId="4BD560DA" w14:textId="308AD18D" w:rsidR="0015274A" w:rsidRDefault="0015274A" w:rsidP="00110161">
      <w:pPr>
        <w:pStyle w:val="Numeracija"/>
        <w:numPr>
          <w:ilvl w:val="0"/>
          <w:numId w:val="68"/>
        </w:numPr>
      </w:pPr>
      <w:r>
        <w:t xml:space="preserve">Pagrindiniame </w:t>
      </w:r>
      <w:r w:rsidR="00895D6C">
        <w:t>DMS</w:t>
      </w:r>
      <w:r>
        <w:t xml:space="preserve"> sistemos meniu pasirenkama „Projektai“ -&gt; „Projektai“;</w:t>
      </w:r>
    </w:p>
    <w:p w14:paraId="53F16795" w14:textId="77777777" w:rsidR="0015274A" w:rsidRDefault="0015274A" w:rsidP="00110161">
      <w:pPr>
        <w:pStyle w:val="Numeracija"/>
        <w:numPr>
          <w:ilvl w:val="0"/>
          <w:numId w:val="15"/>
        </w:numPr>
      </w:pPr>
      <w:r>
        <w:t>Prie pasirinkto projekto spaudžiamas redagavimo mygtukas;</w:t>
      </w:r>
    </w:p>
    <w:p w14:paraId="6F1F978B" w14:textId="77777777" w:rsidR="0015274A" w:rsidRDefault="0015274A" w:rsidP="00110161">
      <w:pPr>
        <w:pStyle w:val="Numeracija"/>
        <w:numPr>
          <w:ilvl w:val="0"/>
          <w:numId w:val="15"/>
        </w:numPr>
      </w:pPr>
      <w:r>
        <w:t>Atidaromas skirtukas „Mokėjimo prašymai“;</w:t>
      </w:r>
    </w:p>
    <w:p w14:paraId="2A059639" w14:textId="77777777" w:rsidR="0015274A" w:rsidRDefault="0015274A" w:rsidP="00110161">
      <w:pPr>
        <w:pStyle w:val="Numeracija"/>
        <w:numPr>
          <w:ilvl w:val="0"/>
          <w:numId w:val="15"/>
        </w:numPr>
      </w:pPr>
      <w:r>
        <w:t>Atidaromas pasirinktas mokėjimo prašymas;</w:t>
      </w:r>
    </w:p>
    <w:p w14:paraId="3360E3BF" w14:textId="77777777" w:rsidR="0015274A" w:rsidRDefault="0015274A" w:rsidP="00110161">
      <w:pPr>
        <w:pStyle w:val="Numeracija"/>
        <w:numPr>
          <w:ilvl w:val="0"/>
          <w:numId w:val="15"/>
        </w:numPr>
      </w:pPr>
      <w:r>
        <w:t>Paspaudžiamas mygtukas [Tikrinti MP klaidas];</w:t>
      </w:r>
    </w:p>
    <w:p w14:paraId="625912A6" w14:textId="7B1C81D6" w:rsidR="00EB76E5" w:rsidRDefault="00EB76E5" w:rsidP="0015274A">
      <w:pPr>
        <w:pStyle w:val="Numeracija"/>
        <w:numPr>
          <w:ilvl w:val="0"/>
          <w:numId w:val="0"/>
        </w:numPr>
        <w:ind w:left="360"/>
      </w:pPr>
      <w:r>
        <w:rPr>
          <w:noProof/>
        </w:rPr>
        <w:drawing>
          <wp:inline distT="0" distB="0" distL="0" distR="0" wp14:anchorId="378E24A8" wp14:editId="6C4BBDB9">
            <wp:extent cx="6300470" cy="1132840"/>
            <wp:effectExtent l="0" t="0" r="5080" b="0"/>
            <wp:docPr id="212" name="Picture 212"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Timeline&#10;&#10;Description automatically generated with low confidence"/>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300470" cy="1132840"/>
                    </a:xfrm>
                    <a:prstGeom prst="rect">
                      <a:avLst/>
                    </a:prstGeom>
                    <a:noFill/>
                    <a:ln>
                      <a:noFill/>
                    </a:ln>
                  </pic:spPr>
                </pic:pic>
              </a:graphicData>
            </a:graphic>
          </wp:inline>
        </w:drawing>
      </w:r>
    </w:p>
    <w:p w14:paraId="68B21974" w14:textId="77777777" w:rsidR="0015274A" w:rsidRPr="0015274A" w:rsidRDefault="0015274A" w:rsidP="0015274A"/>
    <w:p w14:paraId="0E98A723" w14:textId="77777777" w:rsidR="0066118C" w:rsidRDefault="0066118C" w:rsidP="0066118C">
      <w:pPr>
        <w:pStyle w:val="Numeracija"/>
        <w:numPr>
          <w:ilvl w:val="0"/>
          <w:numId w:val="0"/>
        </w:numPr>
        <w:ind w:left="360" w:hanging="360"/>
      </w:pPr>
    </w:p>
    <w:p w14:paraId="104F5B88" w14:textId="77777777" w:rsidR="004676E3" w:rsidRDefault="004676E3" w:rsidP="00A67DEF">
      <w:pPr>
        <w:pStyle w:val="Heading2"/>
      </w:pPr>
      <w:bookmarkStart w:id="137" w:name="_Toc90650643"/>
      <w:bookmarkStart w:id="138" w:name="_Toc172618938"/>
      <w:r>
        <w:t>Projektų ataskaitos formavimas</w:t>
      </w:r>
      <w:bookmarkEnd w:id="137"/>
      <w:bookmarkEnd w:id="138"/>
    </w:p>
    <w:p w14:paraId="4F7728FA" w14:textId="77777777" w:rsidR="004676E3" w:rsidRDefault="004676E3" w:rsidP="004676E3">
      <w:r>
        <w:t>DMS sistemoje gali būti peržiūrima visų vykdomų projektų ataskaita:</w:t>
      </w:r>
    </w:p>
    <w:p w14:paraId="296BDDFB" w14:textId="77777777" w:rsidR="004676E3" w:rsidRDefault="004676E3" w:rsidP="00110161">
      <w:pPr>
        <w:pStyle w:val="Numeracija"/>
        <w:numPr>
          <w:ilvl w:val="0"/>
          <w:numId w:val="29"/>
        </w:numPr>
      </w:pPr>
      <w:r>
        <w:t>Meniu pasirenkama skiltis projektai:</w:t>
      </w:r>
    </w:p>
    <w:p w14:paraId="666D191D" w14:textId="556F586A" w:rsidR="001E2B76" w:rsidRDefault="001E2B76" w:rsidP="004676E3">
      <w:pPr>
        <w:pStyle w:val="Numeracija"/>
        <w:numPr>
          <w:ilvl w:val="0"/>
          <w:numId w:val="0"/>
        </w:numPr>
        <w:ind w:left="360"/>
      </w:pPr>
      <w:r>
        <w:rPr>
          <w:noProof/>
        </w:rPr>
        <w:drawing>
          <wp:inline distT="0" distB="0" distL="0" distR="0" wp14:anchorId="7FD86F6B" wp14:editId="5754526A">
            <wp:extent cx="6300470" cy="1289685"/>
            <wp:effectExtent l="0" t="0" r="5080" b="5715"/>
            <wp:docPr id="208" name="Picture 20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tex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300470" cy="1289685"/>
                    </a:xfrm>
                    <a:prstGeom prst="rect">
                      <a:avLst/>
                    </a:prstGeom>
                    <a:noFill/>
                    <a:ln>
                      <a:noFill/>
                    </a:ln>
                  </pic:spPr>
                </pic:pic>
              </a:graphicData>
            </a:graphic>
          </wp:inline>
        </w:drawing>
      </w:r>
    </w:p>
    <w:p w14:paraId="0314CCCE" w14:textId="77777777" w:rsidR="004676E3" w:rsidRDefault="004676E3" w:rsidP="004676E3">
      <w:pPr>
        <w:pStyle w:val="Numeracija"/>
        <w:numPr>
          <w:ilvl w:val="0"/>
          <w:numId w:val="0"/>
        </w:numPr>
        <w:ind w:left="360"/>
      </w:pPr>
    </w:p>
    <w:p w14:paraId="5001BD4C" w14:textId="385EF798" w:rsidR="004676E3" w:rsidRDefault="753CFA42" w:rsidP="004676E3">
      <w:pPr>
        <w:pStyle w:val="Numeracija"/>
      </w:pPr>
      <w:r>
        <w:t>Paspaudžiamas mygtukas [Formuoti projektų ataskaitą]:</w:t>
      </w:r>
    </w:p>
    <w:p w14:paraId="298A4AD3" w14:textId="2A70C214" w:rsidR="004676E3" w:rsidRDefault="00623E7E" w:rsidP="00731AA6">
      <w:pPr>
        <w:pStyle w:val="Numeracija"/>
        <w:numPr>
          <w:ilvl w:val="0"/>
          <w:numId w:val="0"/>
        </w:numPr>
        <w:ind w:left="360" w:hanging="360"/>
      </w:pPr>
      <w:r>
        <w:rPr>
          <w:noProof/>
        </w:rPr>
        <w:lastRenderedPageBreak/>
        <w:drawing>
          <wp:inline distT="0" distB="0" distL="0" distR="0" wp14:anchorId="4A889A9B" wp14:editId="3EE8A2AE">
            <wp:extent cx="5945628" cy="3621188"/>
            <wp:effectExtent l="0" t="0" r="0" b="0"/>
            <wp:docPr id="209" name="Picture 20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Graphical user interface, application&#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54195" cy="3626406"/>
                    </a:xfrm>
                    <a:prstGeom prst="rect">
                      <a:avLst/>
                    </a:prstGeom>
                    <a:noFill/>
                    <a:ln>
                      <a:noFill/>
                    </a:ln>
                  </pic:spPr>
                </pic:pic>
              </a:graphicData>
            </a:graphic>
          </wp:inline>
        </w:drawing>
      </w:r>
    </w:p>
    <w:p w14:paraId="39654403" w14:textId="77777777" w:rsidR="004676E3" w:rsidRDefault="753CFA42" w:rsidP="004676E3">
      <w:pPr>
        <w:pStyle w:val="Numeracija"/>
      </w:pPr>
      <w:r>
        <w:t>Ataskaitos filtre gali būti koreguojami ataskaitos formavimo parametrai:</w:t>
      </w:r>
    </w:p>
    <w:p w14:paraId="79B5889A" w14:textId="6E55BA8A" w:rsidR="004676E3" w:rsidRDefault="004676E3" w:rsidP="00731AA6">
      <w:pPr>
        <w:pStyle w:val="Numeracija"/>
        <w:numPr>
          <w:ilvl w:val="0"/>
          <w:numId w:val="0"/>
        </w:numPr>
        <w:ind w:left="360" w:hanging="360"/>
      </w:pPr>
      <w:r w:rsidRPr="00421DCD">
        <w:rPr>
          <w:noProof/>
        </w:rPr>
        <w:drawing>
          <wp:inline distT="0" distB="0" distL="0" distR="0" wp14:anchorId="5B4DF777" wp14:editId="7B25A721">
            <wp:extent cx="6211759" cy="599139"/>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220338" cy="599966"/>
                    </a:xfrm>
                    <a:prstGeom prst="rect">
                      <a:avLst/>
                    </a:prstGeom>
                  </pic:spPr>
                </pic:pic>
              </a:graphicData>
            </a:graphic>
          </wp:inline>
        </w:drawing>
      </w:r>
    </w:p>
    <w:p w14:paraId="4446734E" w14:textId="77777777" w:rsidR="004676E3" w:rsidRDefault="753CFA42" w:rsidP="004676E3">
      <w:pPr>
        <w:pStyle w:val="Numeracija"/>
      </w:pPr>
      <w:r>
        <w:t>Ataskaitos apačioje pateikiamos kiekvienos iš atvaizduojamų projektų progreso diagramos:</w:t>
      </w:r>
    </w:p>
    <w:p w14:paraId="5DC25ECF" w14:textId="77777777" w:rsidR="004676E3" w:rsidRPr="005A0699" w:rsidRDefault="004676E3" w:rsidP="004676E3">
      <w:pPr>
        <w:pStyle w:val="Numeracija"/>
        <w:numPr>
          <w:ilvl w:val="0"/>
          <w:numId w:val="0"/>
        </w:numPr>
        <w:ind w:left="360" w:hanging="360"/>
      </w:pPr>
      <w:r w:rsidRPr="00421DCD">
        <w:rPr>
          <w:noProof/>
        </w:rPr>
        <w:drawing>
          <wp:inline distT="0" distB="0" distL="0" distR="0" wp14:anchorId="0BA72761" wp14:editId="54EE1552">
            <wp:extent cx="4067488" cy="1051226"/>
            <wp:effectExtent l="0" t="0" r="0"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41"/>
                    <a:stretch>
                      <a:fillRect/>
                    </a:stretch>
                  </pic:blipFill>
                  <pic:spPr>
                    <a:xfrm>
                      <a:off x="0" y="0"/>
                      <a:ext cx="4074532" cy="1053047"/>
                    </a:xfrm>
                    <a:prstGeom prst="rect">
                      <a:avLst/>
                    </a:prstGeom>
                  </pic:spPr>
                </pic:pic>
              </a:graphicData>
            </a:graphic>
          </wp:inline>
        </w:drawing>
      </w:r>
    </w:p>
    <w:p w14:paraId="04BC257C" w14:textId="77777777" w:rsidR="004676E3" w:rsidRDefault="004676E3" w:rsidP="00A67DEF">
      <w:pPr>
        <w:pStyle w:val="Heading2"/>
      </w:pPr>
      <w:bookmarkStart w:id="139" w:name="_Toc90650644"/>
      <w:bookmarkStart w:id="140" w:name="_Toc172618939"/>
      <w:r>
        <w:t>Projekto statuso ataskaitos formavimas</w:t>
      </w:r>
      <w:bookmarkEnd w:id="139"/>
      <w:bookmarkEnd w:id="140"/>
    </w:p>
    <w:p w14:paraId="40F6CA4F" w14:textId="77777777" w:rsidR="004676E3" w:rsidRDefault="004676E3" w:rsidP="004676E3">
      <w:r>
        <w:t>DMS sistemoje gali būti peržiūrima konkretaus projekto statuso ataskaita:</w:t>
      </w:r>
    </w:p>
    <w:p w14:paraId="56BBFE62" w14:textId="77777777" w:rsidR="004676E3" w:rsidRDefault="004676E3" w:rsidP="00110161">
      <w:pPr>
        <w:pStyle w:val="Numeracija"/>
        <w:numPr>
          <w:ilvl w:val="0"/>
          <w:numId w:val="30"/>
        </w:numPr>
      </w:pPr>
      <w:r>
        <w:t>Meniu pasirenkama skiltis projektai:</w:t>
      </w:r>
    </w:p>
    <w:p w14:paraId="7027B8A2" w14:textId="10D7D308" w:rsidR="004676E3" w:rsidRDefault="005C5DB3" w:rsidP="005C5DB3">
      <w:pPr>
        <w:pStyle w:val="Numeracija"/>
        <w:numPr>
          <w:ilvl w:val="0"/>
          <w:numId w:val="0"/>
        </w:numPr>
        <w:ind w:left="360" w:hanging="360"/>
      </w:pPr>
      <w:r>
        <w:rPr>
          <w:noProof/>
        </w:rPr>
        <w:drawing>
          <wp:inline distT="0" distB="0" distL="0" distR="0" wp14:anchorId="7520BAC6" wp14:editId="30C5F531">
            <wp:extent cx="5966100" cy="1221241"/>
            <wp:effectExtent l="0" t="0" r="0" b="0"/>
            <wp:docPr id="210" name="Picture 21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tex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73541" cy="1222764"/>
                    </a:xfrm>
                    <a:prstGeom prst="rect">
                      <a:avLst/>
                    </a:prstGeom>
                    <a:noFill/>
                    <a:ln>
                      <a:noFill/>
                    </a:ln>
                  </pic:spPr>
                </pic:pic>
              </a:graphicData>
            </a:graphic>
          </wp:inline>
        </w:drawing>
      </w:r>
    </w:p>
    <w:p w14:paraId="3EE321C0" w14:textId="77777777" w:rsidR="004676E3" w:rsidRDefault="753CFA42" w:rsidP="004676E3">
      <w:pPr>
        <w:pStyle w:val="Numeracija"/>
      </w:pPr>
      <w:r>
        <w:t>Atidaromas pasirinktas projektas;</w:t>
      </w:r>
    </w:p>
    <w:p w14:paraId="2A92A92E" w14:textId="77777777" w:rsidR="004676E3" w:rsidRDefault="753CFA42" w:rsidP="004676E3">
      <w:pPr>
        <w:pStyle w:val="Numeracija"/>
      </w:pPr>
      <w:r>
        <w:t>Projekto bendros informacijos lange paspaudžiamas mygtukas [Formuoti projekto statuso ataskaitą]:</w:t>
      </w:r>
    </w:p>
    <w:p w14:paraId="577108CD" w14:textId="77777777" w:rsidR="004676E3" w:rsidRDefault="004676E3" w:rsidP="004676E3">
      <w:pPr>
        <w:pStyle w:val="Numeracija"/>
        <w:numPr>
          <w:ilvl w:val="0"/>
          <w:numId w:val="0"/>
        </w:numPr>
        <w:ind w:left="360" w:hanging="360"/>
      </w:pPr>
      <w:r>
        <w:rPr>
          <w:noProof/>
        </w:rPr>
        <w:drawing>
          <wp:inline distT="0" distB="0" distL="0" distR="0" wp14:anchorId="1C460583" wp14:editId="454E429D">
            <wp:extent cx="6294120" cy="411480"/>
            <wp:effectExtent l="0" t="0" r="0" b="762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294120" cy="411480"/>
                    </a:xfrm>
                    <a:prstGeom prst="rect">
                      <a:avLst/>
                    </a:prstGeom>
                    <a:noFill/>
                    <a:ln>
                      <a:noFill/>
                    </a:ln>
                  </pic:spPr>
                </pic:pic>
              </a:graphicData>
            </a:graphic>
          </wp:inline>
        </w:drawing>
      </w:r>
    </w:p>
    <w:p w14:paraId="266B7811" w14:textId="77777777" w:rsidR="004676E3" w:rsidRDefault="753CFA42" w:rsidP="004676E3">
      <w:pPr>
        <w:pStyle w:val="Numeracija"/>
      </w:pPr>
      <w:r>
        <w:t>Ataskaitos filtre gali būti koreguojami ataskaitos formavimo parametrai:</w:t>
      </w:r>
    </w:p>
    <w:p w14:paraId="03E9E49E" w14:textId="77777777" w:rsidR="004676E3" w:rsidRDefault="004676E3" w:rsidP="004676E3">
      <w:pPr>
        <w:ind w:firstLine="0"/>
      </w:pPr>
      <w:r w:rsidRPr="00421DCD">
        <w:rPr>
          <w:noProof/>
        </w:rPr>
        <w:lastRenderedPageBreak/>
        <w:drawing>
          <wp:inline distT="0" distB="0" distL="0" distR="0" wp14:anchorId="665E5A93" wp14:editId="4CC59590">
            <wp:extent cx="6300470" cy="325120"/>
            <wp:effectExtent l="0" t="0" r="508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300470" cy="325120"/>
                    </a:xfrm>
                    <a:prstGeom prst="rect">
                      <a:avLst/>
                    </a:prstGeom>
                  </pic:spPr>
                </pic:pic>
              </a:graphicData>
            </a:graphic>
          </wp:inline>
        </w:drawing>
      </w:r>
    </w:p>
    <w:p w14:paraId="3EF43CF8" w14:textId="77777777" w:rsidR="004676E3" w:rsidRDefault="004676E3" w:rsidP="004676E3">
      <w:pPr>
        <w:ind w:firstLine="0"/>
      </w:pPr>
    </w:p>
    <w:p w14:paraId="582FF628" w14:textId="77777777" w:rsidR="00731AA6" w:rsidRDefault="004676E3" w:rsidP="00D023EE">
      <w:pPr>
        <w:pStyle w:val="Numeracija"/>
        <w:numPr>
          <w:ilvl w:val="0"/>
          <w:numId w:val="0"/>
        </w:numPr>
        <w:ind w:left="360" w:hanging="360"/>
      </w:pPr>
      <w:r>
        <w:t>Ataskaitos apačioje pateikiamos projekto progreso diagramos:</w:t>
      </w:r>
    </w:p>
    <w:p w14:paraId="4679964E" w14:textId="20BB9AD7" w:rsidR="00A67DEF" w:rsidRDefault="004676E3" w:rsidP="00D023EE">
      <w:pPr>
        <w:pStyle w:val="Numeracija"/>
        <w:numPr>
          <w:ilvl w:val="0"/>
          <w:numId w:val="0"/>
        </w:numPr>
        <w:ind w:left="360" w:hanging="360"/>
      </w:pPr>
      <w:r w:rsidRPr="00712D44">
        <w:rPr>
          <w:noProof/>
        </w:rPr>
        <w:drawing>
          <wp:inline distT="0" distB="0" distL="0" distR="0" wp14:anchorId="53079F2F" wp14:editId="7D7ECFBE">
            <wp:extent cx="4039738" cy="2879330"/>
            <wp:effectExtent l="0" t="0" r="0" b="0"/>
            <wp:docPr id="153" name="Picture 153" descr="Chart, timeline,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timeline, bar chart&#10;&#10;Description automatically generated"/>
                    <pic:cNvPicPr/>
                  </pic:nvPicPr>
                  <pic:blipFill>
                    <a:blip r:embed="rId144"/>
                    <a:stretch>
                      <a:fillRect/>
                    </a:stretch>
                  </pic:blipFill>
                  <pic:spPr>
                    <a:xfrm>
                      <a:off x="0" y="0"/>
                      <a:ext cx="4061243" cy="2894657"/>
                    </a:xfrm>
                    <a:prstGeom prst="rect">
                      <a:avLst/>
                    </a:prstGeom>
                  </pic:spPr>
                </pic:pic>
              </a:graphicData>
            </a:graphic>
          </wp:inline>
        </w:drawing>
      </w:r>
      <w:r w:rsidRPr="00540327">
        <w:rPr>
          <w:noProof/>
        </w:rPr>
        <w:drawing>
          <wp:inline distT="0" distB="0" distL="0" distR="0" wp14:anchorId="5B694218" wp14:editId="06BB3964">
            <wp:extent cx="4121624" cy="2281406"/>
            <wp:effectExtent l="0" t="0" r="0" b="5080"/>
            <wp:docPr id="154" name="Picture 154"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waterfall chart&#10;&#10;Description automatically generated"/>
                    <pic:cNvPicPr/>
                  </pic:nvPicPr>
                  <pic:blipFill>
                    <a:blip r:embed="rId145"/>
                    <a:stretch>
                      <a:fillRect/>
                    </a:stretch>
                  </pic:blipFill>
                  <pic:spPr>
                    <a:xfrm>
                      <a:off x="0" y="0"/>
                      <a:ext cx="4132974" cy="2287688"/>
                    </a:xfrm>
                    <a:prstGeom prst="rect">
                      <a:avLst/>
                    </a:prstGeom>
                  </pic:spPr>
                </pic:pic>
              </a:graphicData>
            </a:graphic>
          </wp:inline>
        </w:drawing>
      </w:r>
      <w:r w:rsidRPr="00540327">
        <w:rPr>
          <w:noProof/>
        </w:rPr>
        <w:drawing>
          <wp:inline distT="0" distB="0" distL="0" distR="0" wp14:anchorId="1EECE781" wp14:editId="251CBC83">
            <wp:extent cx="4312693" cy="2400001"/>
            <wp:effectExtent l="0" t="0" r="0" b="635"/>
            <wp:docPr id="155" name="Picture 15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with low confidence"/>
                    <pic:cNvPicPr/>
                  </pic:nvPicPr>
                  <pic:blipFill>
                    <a:blip r:embed="rId146"/>
                    <a:stretch>
                      <a:fillRect/>
                    </a:stretch>
                  </pic:blipFill>
                  <pic:spPr>
                    <a:xfrm>
                      <a:off x="0" y="0"/>
                      <a:ext cx="4318627" cy="2403303"/>
                    </a:xfrm>
                    <a:prstGeom prst="rect">
                      <a:avLst/>
                    </a:prstGeom>
                  </pic:spPr>
                </pic:pic>
              </a:graphicData>
            </a:graphic>
          </wp:inline>
        </w:drawing>
      </w:r>
    </w:p>
    <w:p w14:paraId="3967C0EF" w14:textId="2F458CA2" w:rsidR="00683133" w:rsidRDefault="00683133" w:rsidP="00683133">
      <w:pPr>
        <w:pStyle w:val="Heading2"/>
      </w:pPr>
      <w:bookmarkStart w:id="141" w:name="_Toc172618940"/>
      <w:proofErr w:type="spellStart"/>
      <w:r>
        <w:t>Ex-Post</w:t>
      </w:r>
      <w:proofErr w:type="spellEnd"/>
      <w:r>
        <w:t xml:space="preserve"> ataskaita</w:t>
      </w:r>
      <w:bookmarkEnd w:id="141"/>
    </w:p>
    <w:p w14:paraId="1A36C21C" w14:textId="145CB2DD" w:rsidR="00A67DEF" w:rsidRDefault="00552C72" w:rsidP="00683133">
      <w:pPr>
        <w:pStyle w:val="Heading3"/>
      </w:pPr>
      <w:bookmarkStart w:id="142" w:name="_Toc172618941"/>
      <w:proofErr w:type="spellStart"/>
      <w:r>
        <w:t>Ex-Post</w:t>
      </w:r>
      <w:proofErr w:type="spellEnd"/>
      <w:r>
        <w:t xml:space="preserve"> ataskaitos</w:t>
      </w:r>
      <w:r w:rsidR="00366744">
        <w:t xml:space="preserve"> bendrų duomenų</w:t>
      </w:r>
      <w:r>
        <w:t xml:space="preserve"> pildymas</w:t>
      </w:r>
      <w:bookmarkEnd w:id="142"/>
    </w:p>
    <w:p w14:paraId="33510B89" w14:textId="77777777" w:rsidR="00051696" w:rsidRDefault="00051696" w:rsidP="00051696"/>
    <w:p w14:paraId="454837D2" w14:textId="21276C88" w:rsidR="00051696" w:rsidRDefault="00051696" w:rsidP="00051696">
      <w:r>
        <w:lastRenderedPageBreak/>
        <w:t xml:space="preserve">Pildant </w:t>
      </w:r>
      <w:proofErr w:type="spellStart"/>
      <w:r>
        <w:t>Ex-Post</w:t>
      </w:r>
      <w:proofErr w:type="spellEnd"/>
      <w:r>
        <w:t xml:space="preserve"> ataskaitos duomenis vykdomi žingsniai:</w:t>
      </w:r>
    </w:p>
    <w:p w14:paraId="7E92501F" w14:textId="77777777" w:rsidR="00051696" w:rsidRDefault="00051696" w:rsidP="00110161">
      <w:pPr>
        <w:pStyle w:val="Numeracija"/>
        <w:numPr>
          <w:ilvl w:val="0"/>
          <w:numId w:val="72"/>
        </w:numPr>
      </w:pPr>
      <w:r>
        <w:t>Pagrindiniame DMS sistemos meniu pasirenkama „Projektai“;</w:t>
      </w:r>
    </w:p>
    <w:p w14:paraId="4E18B77D" w14:textId="77777777" w:rsidR="00051696" w:rsidRDefault="211BE921" w:rsidP="00051696">
      <w:pPr>
        <w:pStyle w:val="Numeracija"/>
      </w:pPr>
      <w:r>
        <w:t>Prie pasirinkto projekto spaudžiamas redagavimo mygtukas;</w:t>
      </w:r>
    </w:p>
    <w:p w14:paraId="25440490" w14:textId="0194AE75" w:rsidR="00051696" w:rsidRDefault="211BE921" w:rsidP="00051696">
      <w:pPr>
        <w:pStyle w:val="Numeracija"/>
      </w:pPr>
      <w:r>
        <w:t>Atidaromas skirtukas „</w:t>
      </w:r>
      <w:proofErr w:type="spellStart"/>
      <w:r>
        <w:t>Ex-Post</w:t>
      </w:r>
      <w:proofErr w:type="spellEnd"/>
      <w:r>
        <w:t xml:space="preserve"> ataskaitos“;</w:t>
      </w:r>
    </w:p>
    <w:p w14:paraId="189D4CFD" w14:textId="6D69C0C2" w:rsidR="008A6381" w:rsidRDefault="5D25466C" w:rsidP="008A6381">
      <w:pPr>
        <w:pStyle w:val="Numeracija"/>
      </w:pPr>
      <w:r>
        <w:t xml:space="preserve">Inicijuojamas redagavimas paspaudus mygtuką </w:t>
      </w:r>
      <w:r w:rsidR="711C7DE0">
        <w:t>[R</w:t>
      </w:r>
      <w:r>
        <w:t>edaguoti</w:t>
      </w:r>
      <w:r w:rsidR="711C7DE0">
        <w:t>];</w:t>
      </w:r>
    </w:p>
    <w:p w14:paraId="74B7FF04" w14:textId="293627C6" w:rsidR="00190FCA" w:rsidRDefault="0007123D" w:rsidP="008A6381">
      <w:pPr>
        <w:pStyle w:val="Numeracija"/>
        <w:numPr>
          <w:ilvl w:val="0"/>
          <w:numId w:val="0"/>
        </w:numPr>
      </w:pPr>
      <w:r>
        <w:rPr>
          <w:noProof/>
        </w:rPr>
        <w:drawing>
          <wp:inline distT="0" distB="0" distL="0" distR="0" wp14:anchorId="2707E467" wp14:editId="38B6D4C7">
            <wp:extent cx="6157595" cy="4242423"/>
            <wp:effectExtent l="0" t="0" r="0" b="6350"/>
            <wp:docPr id="21463873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87376" name="Picture 1" descr="A screenshot of a computer&#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60291" cy="4244280"/>
                    </a:xfrm>
                    <a:prstGeom prst="rect">
                      <a:avLst/>
                    </a:prstGeom>
                    <a:noFill/>
                    <a:ln>
                      <a:noFill/>
                    </a:ln>
                  </pic:spPr>
                </pic:pic>
              </a:graphicData>
            </a:graphic>
          </wp:inline>
        </w:drawing>
      </w:r>
    </w:p>
    <w:p w14:paraId="059B620F" w14:textId="46EE72AF" w:rsidR="008A6381" w:rsidRDefault="32A36E2A" w:rsidP="008A6381">
      <w:pPr>
        <w:pStyle w:val="Numeracija"/>
      </w:pPr>
      <w:r>
        <w:t>Suvedam</w:t>
      </w:r>
      <w:r w:rsidR="4BAC1999">
        <w:t>i</w:t>
      </w:r>
      <w:r>
        <w:t xml:space="preserve"> bendri duomenys;</w:t>
      </w:r>
    </w:p>
    <w:p w14:paraId="6E59E334" w14:textId="7F734E9A" w:rsidR="008A6381" w:rsidRDefault="32A36E2A" w:rsidP="008A6381">
      <w:pPr>
        <w:pStyle w:val="Numeracija"/>
      </w:pPr>
      <w:r>
        <w:t>Išsaugoma suvesta informacija paspaudus mygtuką [Išsaugoti];</w:t>
      </w:r>
    </w:p>
    <w:p w14:paraId="09794DB7" w14:textId="77777777" w:rsidR="0062126F" w:rsidRDefault="0062126F" w:rsidP="0062126F">
      <w:pPr>
        <w:pStyle w:val="Heading3"/>
      </w:pPr>
      <w:bookmarkStart w:id="143" w:name="_Toc172618942"/>
      <w:proofErr w:type="spellStart"/>
      <w:r>
        <w:t>Ex-Post</w:t>
      </w:r>
      <w:proofErr w:type="spellEnd"/>
      <w:r>
        <w:t xml:space="preserve"> ataskaitos kitos informacijos pildymas</w:t>
      </w:r>
      <w:bookmarkEnd w:id="143"/>
    </w:p>
    <w:p w14:paraId="6F9F0E2F" w14:textId="77777777" w:rsidR="00D86E2D" w:rsidRDefault="00D86E2D" w:rsidP="00D86E2D">
      <w:pPr>
        <w:pStyle w:val="Numeracija"/>
        <w:numPr>
          <w:ilvl w:val="0"/>
          <w:numId w:val="0"/>
        </w:numPr>
        <w:ind w:left="360"/>
      </w:pPr>
      <w:r>
        <w:t xml:space="preserve">Suvedant </w:t>
      </w:r>
      <w:proofErr w:type="spellStart"/>
      <w:r>
        <w:t>Ex-Post</w:t>
      </w:r>
      <w:proofErr w:type="spellEnd"/>
      <w:r>
        <w:t xml:space="preserve"> ataskaitos „kitos informacijos“ skirtuko duomenis vykdomi žingsniai:</w:t>
      </w:r>
    </w:p>
    <w:p w14:paraId="4658C1C5" w14:textId="77777777" w:rsidR="00585C40" w:rsidRDefault="00585C40" w:rsidP="00585C40">
      <w:pPr>
        <w:pStyle w:val="Numeracija"/>
        <w:numPr>
          <w:ilvl w:val="0"/>
          <w:numId w:val="77"/>
        </w:numPr>
      </w:pPr>
      <w:proofErr w:type="spellStart"/>
      <w:r>
        <w:t>Ex-Post</w:t>
      </w:r>
      <w:proofErr w:type="spellEnd"/>
      <w:r>
        <w:t xml:space="preserve"> ataskaitos lange pasirenkamas skirtukas „Kita informacija“;</w:t>
      </w:r>
    </w:p>
    <w:p w14:paraId="560E71EA" w14:textId="77777777" w:rsidR="00585C40" w:rsidRDefault="00585C40" w:rsidP="00585C40">
      <w:pPr>
        <w:pStyle w:val="Numeracija"/>
        <w:numPr>
          <w:ilvl w:val="0"/>
          <w:numId w:val="15"/>
        </w:numPr>
      </w:pPr>
      <w:r>
        <w:t>Inicijuojamas redagavimas paspaudus mygtuką [Redaguoti];</w:t>
      </w:r>
      <w:r w:rsidRPr="00452ABD">
        <w:rPr>
          <w:noProof/>
        </w:rPr>
        <w:t xml:space="preserve"> </w:t>
      </w:r>
    </w:p>
    <w:p w14:paraId="71CB0BEA" w14:textId="3ABD1E78" w:rsidR="00540008" w:rsidRDefault="00540008" w:rsidP="00540008">
      <w:pPr>
        <w:pStyle w:val="Numeracija"/>
        <w:numPr>
          <w:ilvl w:val="0"/>
          <w:numId w:val="0"/>
        </w:numPr>
      </w:pPr>
      <w:r>
        <w:rPr>
          <w:noProof/>
        </w:rPr>
        <w:lastRenderedPageBreak/>
        <w:drawing>
          <wp:inline distT="0" distB="0" distL="0" distR="0" wp14:anchorId="0446BB83" wp14:editId="553DF796">
            <wp:extent cx="5663770" cy="5280173"/>
            <wp:effectExtent l="0" t="0" r="0" b="0"/>
            <wp:docPr id="1288799098"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799098" name="Picture 5" descr="A screenshot of a computer&#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671398" cy="5287285"/>
                    </a:xfrm>
                    <a:prstGeom prst="rect">
                      <a:avLst/>
                    </a:prstGeom>
                    <a:noFill/>
                    <a:ln>
                      <a:noFill/>
                    </a:ln>
                  </pic:spPr>
                </pic:pic>
              </a:graphicData>
            </a:graphic>
          </wp:inline>
        </w:drawing>
      </w:r>
    </w:p>
    <w:p w14:paraId="72C7E867" w14:textId="77777777" w:rsidR="009A2A2A" w:rsidRDefault="009A2A2A" w:rsidP="009A2A2A">
      <w:pPr>
        <w:pStyle w:val="Numeracija"/>
        <w:numPr>
          <w:ilvl w:val="0"/>
          <w:numId w:val="15"/>
        </w:numPr>
      </w:pPr>
      <w:r>
        <w:t>Suvedami kitos informacijos duomenys;</w:t>
      </w:r>
    </w:p>
    <w:p w14:paraId="18329C15" w14:textId="0669D137" w:rsidR="00446C94" w:rsidRPr="00446C94" w:rsidRDefault="009A2A2A" w:rsidP="009A2A2A">
      <w:pPr>
        <w:pStyle w:val="Numeracija"/>
        <w:numPr>
          <w:ilvl w:val="0"/>
          <w:numId w:val="15"/>
        </w:numPr>
      </w:pPr>
      <w:r>
        <w:t>Išsaugoma suvesta informacija paspaudus mygtuką [Išsaugoti].</w:t>
      </w:r>
    </w:p>
    <w:p w14:paraId="41B99A0E" w14:textId="23CE6823" w:rsidR="00590F6B" w:rsidRDefault="00565B0E" w:rsidP="00E91BFE">
      <w:pPr>
        <w:pStyle w:val="Heading3"/>
      </w:pPr>
      <w:bookmarkStart w:id="144" w:name="_Toc172618943"/>
      <w:proofErr w:type="spellStart"/>
      <w:r>
        <w:t>Ex-Post</w:t>
      </w:r>
      <w:proofErr w:type="spellEnd"/>
      <w:r>
        <w:t xml:space="preserve"> ataskaitos dokumentų </w:t>
      </w:r>
      <w:r w:rsidR="008E63C0">
        <w:t>įkėlimas</w:t>
      </w:r>
      <w:bookmarkEnd w:id="144"/>
    </w:p>
    <w:p w14:paraId="0BEDBD4A" w14:textId="4DBB5EF9" w:rsidR="001006DE" w:rsidRDefault="001006DE" w:rsidP="001006DE">
      <w:r>
        <w:t xml:space="preserve">Prie </w:t>
      </w:r>
      <w:proofErr w:type="spellStart"/>
      <w:r w:rsidR="00F91EFF">
        <w:t>Ex-Post</w:t>
      </w:r>
      <w:proofErr w:type="spellEnd"/>
      <w:r w:rsidR="00F91EFF">
        <w:t xml:space="preserve"> ataskaitos</w:t>
      </w:r>
      <w:r>
        <w:t xml:space="preserve"> naudotojas gali prisegti </w:t>
      </w:r>
      <w:r w:rsidR="00F91EFF">
        <w:t>reikiamus</w:t>
      </w:r>
      <w:r>
        <w:t xml:space="preserve"> dokumentus vykdydamas šiuos žingsnius:</w:t>
      </w:r>
    </w:p>
    <w:p w14:paraId="3A836AAB" w14:textId="6D69EC8F" w:rsidR="001006DE" w:rsidRDefault="00F91EFF" w:rsidP="00F91EFF">
      <w:pPr>
        <w:pStyle w:val="Numeracija"/>
        <w:numPr>
          <w:ilvl w:val="0"/>
          <w:numId w:val="74"/>
        </w:numPr>
      </w:pPr>
      <w:proofErr w:type="spellStart"/>
      <w:r>
        <w:t>Ex-Post</w:t>
      </w:r>
      <w:proofErr w:type="spellEnd"/>
      <w:r>
        <w:t xml:space="preserve"> ataskaitos</w:t>
      </w:r>
      <w:r w:rsidR="001006DE">
        <w:t xml:space="preserve"> lange pasirenkamas skirtukas „Dokumentai“;</w:t>
      </w:r>
    </w:p>
    <w:p w14:paraId="5E9FF118" w14:textId="77777777" w:rsidR="001006DE" w:rsidRDefault="498B850F" w:rsidP="001006DE">
      <w:pPr>
        <w:pStyle w:val="Numeracija"/>
      </w:pPr>
      <w:r>
        <w:t>Atsidariusiame lange paspaudžiamas mygtukas [Registruoti naują];</w:t>
      </w:r>
    </w:p>
    <w:p w14:paraId="38F110CB" w14:textId="4A805705" w:rsidR="001006DE" w:rsidRDefault="498B850F" w:rsidP="001006DE">
      <w:pPr>
        <w:pStyle w:val="Numeracija"/>
      </w:pPr>
      <w:r>
        <w:t>Užpildomi dokumento metaduomenys ir pasirenkamas įkeliamas dokumentas. Pildant dokumento duomenis turi būti pasirinkt</w:t>
      </w:r>
      <w:r w:rsidR="57A97A5C">
        <w:t>as dokumento tipas</w:t>
      </w:r>
      <w:r>
        <w:t>, kuria</w:t>
      </w:r>
      <w:r w:rsidR="67D7517C">
        <w:t>m</w:t>
      </w:r>
      <w:r>
        <w:t xml:space="preserve"> priskiriamas įkeliamas dokumentas;</w:t>
      </w:r>
    </w:p>
    <w:p w14:paraId="131E04E1" w14:textId="00D46DA9" w:rsidR="001006DE" w:rsidRDefault="005567F9" w:rsidP="001006DE">
      <w:pPr>
        <w:pStyle w:val="Numeracija"/>
        <w:numPr>
          <w:ilvl w:val="0"/>
          <w:numId w:val="0"/>
        </w:numPr>
        <w:ind w:left="360" w:hanging="360"/>
      </w:pPr>
      <w:r>
        <w:rPr>
          <w:noProof/>
        </w:rPr>
        <w:lastRenderedPageBreak/>
        <w:drawing>
          <wp:inline distT="0" distB="0" distL="0" distR="0" wp14:anchorId="1BF50C87" wp14:editId="44FD8512">
            <wp:extent cx="3656787" cy="2561897"/>
            <wp:effectExtent l="0" t="0" r="1270" b="0"/>
            <wp:docPr id="1013032381"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032381" name="Picture 4" descr="A screenshot of a computer&#10;&#10;Description automatically generated"/>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69372" cy="2570714"/>
                    </a:xfrm>
                    <a:prstGeom prst="rect">
                      <a:avLst/>
                    </a:prstGeom>
                    <a:noFill/>
                    <a:ln>
                      <a:noFill/>
                    </a:ln>
                  </pic:spPr>
                </pic:pic>
              </a:graphicData>
            </a:graphic>
          </wp:inline>
        </w:drawing>
      </w:r>
    </w:p>
    <w:p w14:paraId="01ADEA02" w14:textId="77777777" w:rsidR="001006DE" w:rsidRDefault="498B850F" w:rsidP="001006DE">
      <w:pPr>
        <w:pStyle w:val="Numeracija"/>
      </w:pPr>
      <w:r>
        <w:t>Paspaudžiamas mygtukas [Išsaugoti];</w:t>
      </w:r>
    </w:p>
    <w:p w14:paraId="6F758EA2" w14:textId="252B9675" w:rsidR="001006DE" w:rsidRPr="00446C94" w:rsidRDefault="498B850F" w:rsidP="00731AA6">
      <w:pPr>
        <w:pStyle w:val="Numeracija"/>
      </w:pPr>
      <w:r>
        <w:t xml:space="preserve">Naujas dokumentas prisegamas </w:t>
      </w:r>
      <w:r w:rsidR="1F244F74">
        <w:t xml:space="preserve">prie </w:t>
      </w:r>
      <w:proofErr w:type="spellStart"/>
      <w:r w:rsidR="1F244F74">
        <w:t>Ex-Post</w:t>
      </w:r>
      <w:proofErr w:type="spellEnd"/>
      <w:r w:rsidR="1F244F74">
        <w:t xml:space="preserve"> ataskaitos</w:t>
      </w:r>
      <w:r>
        <w:t xml:space="preserve">. Dokumentų sąraše </w:t>
      </w:r>
      <w:r w:rsidR="746C6C6F">
        <w:t>dokumentai rikiuojami pagal dokumentų įkėlimo datą</w:t>
      </w:r>
      <w:r w:rsidR="4DD75D76">
        <w:t>.</w:t>
      </w:r>
    </w:p>
    <w:p w14:paraId="5848E483" w14:textId="651BDD73" w:rsidR="008A6381" w:rsidRPr="00A03DFF" w:rsidRDefault="00F320B5" w:rsidP="00683133">
      <w:pPr>
        <w:pStyle w:val="Heading3"/>
      </w:pPr>
      <w:bookmarkStart w:id="145" w:name="_Toc172618944"/>
      <w:proofErr w:type="spellStart"/>
      <w:r w:rsidRPr="00A03DFF">
        <w:t>Ex-Post</w:t>
      </w:r>
      <w:proofErr w:type="spellEnd"/>
      <w:r w:rsidRPr="00A03DFF">
        <w:t xml:space="preserve"> ataskaitos teikimas derinimui</w:t>
      </w:r>
      <w:bookmarkEnd w:id="145"/>
      <w:r w:rsidRPr="00A03DFF">
        <w:t xml:space="preserve"> </w:t>
      </w:r>
    </w:p>
    <w:p w14:paraId="6C7BD3C2" w14:textId="1E5966AD" w:rsidR="003F32C8" w:rsidRDefault="003F32C8" w:rsidP="003F32C8">
      <w:r>
        <w:t xml:space="preserve">Užpildžius visą reikiamą </w:t>
      </w:r>
      <w:proofErr w:type="spellStart"/>
      <w:r>
        <w:t>Ex-Post</w:t>
      </w:r>
      <w:proofErr w:type="spellEnd"/>
      <w:r w:rsidR="00D303B0">
        <w:t xml:space="preserve"> ataskaitos</w:t>
      </w:r>
      <w:r>
        <w:t xml:space="preserve"> informaciją, </w:t>
      </w:r>
      <w:r w:rsidR="00D303B0">
        <w:t>ataskaita</w:t>
      </w:r>
      <w:r>
        <w:t xml:space="preserve"> pateikiama:</w:t>
      </w:r>
    </w:p>
    <w:p w14:paraId="65779E07" w14:textId="77777777" w:rsidR="003F32C8" w:rsidRDefault="003F32C8" w:rsidP="00110161">
      <w:pPr>
        <w:pStyle w:val="Numeracija"/>
        <w:numPr>
          <w:ilvl w:val="0"/>
          <w:numId w:val="73"/>
        </w:numPr>
      </w:pPr>
      <w:r>
        <w:t>Pagrindiniame DMS sistemos meniu pasirenkama „Projektai“;</w:t>
      </w:r>
    </w:p>
    <w:p w14:paraId="38F669C1" w14:textId="77777777" w:rsidR="003F32C8" w:rsidRDefault="6C33C186" w:rsidP="003F32C8">
      <w:pPr>
        <w:pStyle w:val="Numeracija"/>
      </w:pPr>
      <w:r>
        <w:t>Prie pasirinkto projekto spaudžiamas redagavimo mygtukas;</w:t>
      </w:r>
    </w:p>
    <w:p w14:paraId="6043EA93" w14:textId="7CC323F9" w:rsidR="003F32C8" w:rsidRDefault="6C33C186" w:rsidP="003F32C8">
      <w:pPr>
        <w:pStyle w:val="Numeracija"/>
      </w:pPr>
      <w:r>
        <w:t>Atidaromas skirtukas „</w:t>
      </w:r>
      <w:proofErr w:type="spellStart"/>
      <w:r w:rsidR="292D7A3C">
        <w:t>Ex-Post</w:t>
      </w:r>
      <w:proofErr w:type="spellEnd"/>
      <w:r w:rsidR="292D7A3C">
        <w:t xml:space="preserve"> ataskaitos</w:t>
      </w:r>
      <w:r>
        <w:t>“;</w:t>
      </w:r>
    </w:p>
    <w:p w14:paraId="7B3811C5" w14:textId="30686B31" w:rsidR="00511A31" w:rsidRDefault="00C90347" w:rsidP="00B13C3F">
      <w:pPr>
        <w:ind w:firstLine="0"/>
      </w:pPr>
      <w:r>
        <w:rPr>
          <w:noProof/>
        </w:rPr>
        <w:drawing>
          <wp:inline distT="0" distB="0" distL="0" distR="0" wp14:anchorId="3C520EBF" wp14:editId="06121A66">
            <wp:extent cx="5548717" cy="1239261"/>
            <wp:effectExtent l="0" t="0" r="0" b="0"/>
            <wp:docPr id="912656670"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656670" name="Picture 3" descr="A screenshot of a computer&#10;&#10;Description automatically generat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574721" cy="1245069"/>
                    </a:xfrm>
                    <a:prstGeom prst="rect">
                      <a:avLst/>
                    </a:prstGeom>
                    <a:noFill/>
                    <a:ln>
                      <a:noFill/>
                    </a:ln>
                  </pic:spPr>
                </pic:pic>
              </a:graphicData>
            </a:graphic>
          </wp:inline>
        </w:drawing>
      </w:r>
    </w:p>
    <w:p w14:paraId="6E293BAD" w14:textId="3E04FEBD" w:rsidR="004D5241" w:rsidRDefault="3AA4CD8A" w:rsidP="004D5241">
      <w:pPr>
        <w:pStyle w:val="Numeracija"/>
      </w:pPr>
      <w:r>
        <w:t xml:space="preserve">Atidaromas teikiamas </w:t>
      </w:r>
      <w:proofErr w:type="spellStart"/>
      <w:r>
        <w:t>Ex-Post</w:t>
      </w:r>
      <w:proofErr w:type="spellEnd"/>
      <w:r>
        <w:t xml:space="preserve"> ataskaitos įrašas;</w:t>
      </w:r>
    </w:p>
    <w:p w14:paraId="4042A8A5" w14:textId="3648FF91" w:rsidR="00051696" w:rsidRDefault="3AA4CD8A" w:rsidP="001F49C8">
      <w:pPr>
        <w:pStyle w:val="Numeracija"/>
      </w:pPr>
      <w:r>
        <w:t>Bendr</w:t>
      </w:r>
      <w:r w:rsidR="02360BE3">
        <w:t>ų duomenų</w:t>
      </w:r>
      <w:r>
        <w:t xml:space="preserve"> skirtuko viršuje paspaudžiamas mygtukas [Pateikti (pasirašyti)].</w:t>
      </w:r>
    </w:p>
    <w:p w14:paraId="13994B06" w14:textId="77777777" w:rsidR="00051696" w:rsidRDefault="00051696" w:rsidP="00241E77">
      <w:pPr>
        <w:ind w:firstLine="0"/>
        <w:rPr>
          <w:noProof/>
        </w:rPr>
      </w:pPr>
    </w:p>
    <w:p w14:paraId="0B5E9D84" w14:textId="77777777" w:rsidR="007263DA" w:rsidRDefault="007263DA" w:rsidP="00241E77">
      <w:pPr>
        <w:ind w:firstLine="0"/>
      </w:pPr>
      <w:r>
        <w:rPr>
          <w:noProof/>
        </w:rPr>
        <w:drawing>
          <wp:inline distT="0" distB="0" distL="0" distR="0" wp14:anchorId="74C872C7" wp14:editId="594684FA">
            <wp:extent cx="4478681" cy="3077570"/>
            <wp:effectExtent l="0" t="0" r="0" b="8890"/>
            <wp:docPr id="166734574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345747" name="Picture 2" descr="A screenshot of a computer&#10;&#10;Description automatically generated"/>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99444" cy="3091838"/>
                    </a:xfrm>
                    <a:prstGeom prst="rect">
                      <a:avLst/>
                    </a:prstGeom>
                    <a:noFill/>
                    <a:ln>
                      <a:noFill/>
                    </a:ln>
                  </pic:spPr>
                </pic:pic>
              </a:graphicData>
            </a:graphic>
          </wp:inline>
        </w:drawing>
      </w:r>
    </w:p>
    <w:p w14:paraId="0F34B818" w14:textId="77777777" w:rsidR="00E62F40" w:rsidRDefault="00E62F40" w:rsidP="00241E77">
      <w:pPr>
        <w:ind w:firstLine="0"/>
      </w:pPr>
    </w:p>
    <w:p w14:paraId="76FB6514" w14:textId="77777777" w:rsidR="00227B54" w:rsidRDefault="00227B54" w:rsidP="00227B54">
      <w:pPr>
        <w:pStyle w:val="Heading2"/>
      </w:pPr>
      <w:bookmarkStart w:id="146" w:name="_Toc159309434"/>
      <w:bookmarkStart w:id="147" w:name="_Toc172618945"/>
      <w:r>
        <w:t>Prašymai gauti lėšas</w:t>
      </w:r>
      <w:bookmarkEnd w:id="146"/>
      <w:bookmarkEnd w:id="147"/>
    </w:p>
    <w:p w14:paraId="2561A41B" w14:textId="77777777" w:rsidR="00227B54" w:rsidRDefault="00227B54" w:rsidP="00227B54">
      <w:pPr>
        <w:pStyle w:val="Heading3"/>
      </w:pPr>
      <w:bookmarkStart w:id="148" w:name="_Toc159309435"/>
      <w:bookmarkStart w:id="149" w:name="_Toc172618946"/>
      <w:r>
        <w:t>Prašymo gauti lėšas įvedimas</w:t>
      </w:r>
      <w:bookmarkEnd w:id="148"/>
      <w:bookmarkEnd w:id="149"/>
    </w:p>
    <w:p w14:paraId="2DE172C1" w14:textId="77777777" w:rsidR="00227B54" w:rsidRDefault="00227B54" w:rsidP="00227B54">
      <w:pPr>
        <w:pStyle w:val="Numeracija"/>
        <w:numPr>
          <w:ilvl w:val="0"/>
          <w:numId w:val="0"/>
        </w:numPr>
        <w:ind w:left="360" w:hanging="360"/>
      </w:pPr>
      <w:r w:rsidRPr="005A1472">
        <w:t xml:space="preserve">Pildant </w:t>
      </w:r>
      <w:r>
        <w:t>prašymą gauti lėšas</w:t>
      </w:r>
      <w:r w:rsidRPr="005A1472">
        <w:t xml:space="preserve"> vykdomi žingsniai:</w:t>
      </w:r>
    </w:p>
    <w:p w14:paraId="3CFC32E0" w14:textId="03143103" w:rsidR="00227B54" w:rsidRDefault="00227B54" w:rsidP="00FE541B">
      <w:pPr>
        <w:pStyle w:val="Numeracija"/>
        <w:numPr>
          <w:ilvl w:val="0"/>
          <w:numId w:val="78"/>
        </w:numPr>
      </w:pPr>
      <w:r>
        <w:t xml:space="preserve">Pagrindiniame </w:t>
      </w:r>
      <w:r w:rsidR="00915D1E">
        <w:t>DMS</w:t>
      </w:r>
      <w:r>
        <w:t xml:space="preserve"> sistemos meniu pasirenkama „Projektai“</w:t>
      </w:r>
      <w:r w:rsidR="0023037D">
        <w:t>;</w:t>
      </w:r>
    </w:p>
    <w:p w14:paraId="32389045" w14:textId="77777777" w:rsidR="00227B54" w:rsidRDefault="00227B54" w:rsidP="00227B54">
      <w:pPr>
        <w:pStyle w:val="Numeracija"/>
      </w:pPr>
      <w:r>
        <w:t>Prie pasirinkto projekto spaudžiamas redagavimo mygtukas;</w:t>
      </w:r>
    </w:p>
    <w:p w14:paraId="3F037930" w14:textId="77777777" w:rsidR="00227B54" w:rsidRDefault="00227B54" w:rsidP="00227B54">
      <w:pPr>
        <w:pStyle w:val="Numeracija"/>
        <w:numPr>
          <w:ilvl w:val="0"/>
          <w:numId w:val="15"/>
        </w:numPr>
      </w:pPr>
      <w:r>
        <w:t>Atidaromas skirtukas „Prašymai gauti lėšas“;</w:t>
      </w:r>
    </w:p>
    <w:p w14:paraId="034D0347" w14:textId="77777777" w:rsidR="00227B54" w:rsidRDefault="00227B54" w:rsidP="00227B54">
      <w:pPr>
        <w:pStyle w:val="Numeracija"/>
        <w:numPr>
          <w:ilvl w:val="0"/>
          <w:numId w:val="15"/>
        </w:numPr>
      </w:pPr>
      <w:r>
        <w:t>Spaudžiamas mygtukas [Registruoti naują];</w:t>
      </w:r>
    </w:p>
    <w:p w14:paraId="3C83704B" w14:textId="77777777" w:rsidR="00227B54" w:rsidRDefault="00227B54" w:rsidP="00227B54">
      <w:pPr>
        <w:pStyle w:val="Numeracija"/>
        <w:numPr>
          <w:ilvl w:val="0"/>
          <w:numId w:val="15"/>
        </w:numPr>
      </w:pPr>
      <w:r>
        <w:t>Suvedami duomenys ir spaudžiama [Išsaugoti].</w:t>
      </w:r>
    </w:p>
    <w:p w14:paraId="1977BB40" w14:textId="77777777" w:rsidR="00227B54" w:rsidRDefault="00227B54" w:rsidP="00227B54">
      <w:r>
        <w:rPr>
          <w:noProof/>
        </w:rPr>
        <w:drawing>
          <wp:inline distT="0" distB="0" distL="0" distR="0" wp14:anchorId="22C68568" wp14:editId="07D8117C">
            <wp:extent cx="4578350" cy="6961155"/>
            <wp:effectExtent l="0" t="0" r="0" b="0"/>
            <wp:docPr id="124302890"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02890" name="Picture 18" descr="A screenshot of a computer&#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586601" cy="6973700"/>
                    </a:xfrm>
                    <a:prstGeom prst="rect">
                      <a:avLst/>
                    </a:prstGeom>
                    <a:noFill/>
                    <a:ln>
                      <a:noFill/>
                    </a:ln>
                  </pic:spPr>
                </pic:pic>
              </a:graphicData>
            </a:graphic>
          </wp:inline>
        </w:drawing>
      </w:r>
    </w:p>
    <w:p w14:paraId="2157541A" w14:textId="77777777" w:rsidR="00227B54" w:rsidRDefault="00227B54" w:rsidP="00227B54">
      <w:pPr>
        <w:pStyle w:val="Heading3"/>
      </w:pPr>
      <w:bookmarkStart w:id="150" w:name="_Toc159309436"/>
      <w:bookmarkStart w:id="151" w:name="_Toc172618947"/>
      <w:r>
        <w:lastRenderedPageBreak/>
        <w:t>Prašymo gauti lėšas prašomų lėšų skirtuko pildymas</w:t>
      </w:r>
      <w:bookmarkEnd w:id="150"/>
      <w:bookmarkEnd w:id="151"/>
    </w:p>
    <w:p w14:paraId="2E4238B9" w14:textId="77777777" w:rsidR="00227B54" w:rsidRDefault="00227B54" w:rsidP="00227B54">
      <w:r>
        <w:t>Prašymo gauti lėšas skiltyje gali būti pildomi prašomų lėšų duomenys, vykdant šiuos žingsnius:</w:t>
      </w:r>
    </w:p>
    <w:p w14:paraId="3D86CB6D" w14:textId="1EE89A02" w:rsidR="00227B54" w:rsidRDefault="00227B54" w:rsidP="0023037D">
      <w:pPr>
        <w:pStyle w:val="Numeracija"/>
        <w:numPr>
          <w:ilvl w:val="0"/>
          <w:numId w:val="79"/>
        </w:numPr>
      </w:pPr>
      <w:r>
        <w:t xml:space="preserve">Pagrindiniame </w:t>
      </w:r>
      <w:r w:rsidR="0023037D">
        <w:t>DMS</w:t>
      </w:r>
      <w:r>
        <w:t xml:space="preserve"> sistemos meniu pasirenkama „Projektai“;</w:t>
      </w:r>
    </w:p>
    <w:p w14:paraId="7736F39B" w14:textId="77777777" w:rsidR="00227B54" w:rsidRDefault="00227B54" w:rsidP="00227B54">
      <w:pPr>
        <w:pStyle w:val="Numeracija"/>
      </w:pPr>
      <w:r>
        <w:t>Prie pasirinkto projekto spaudžiamas redagavimo mygtukas;</w:t>
      </w:r>
    </w:p>
    <w:p w14:paraId="122C6770" w14:textId="77777777" w:rsidR="00227B54" w:rsidRDefault="00227B54" w:rsidP="00227B54">
      <w:pPr>
        <w:pStyle w:val="Numeracija"/>
        <w:numPr>
          <w:ilvl w:val="0"/>
          <w:numId w:val="15"/>
        </w:numPr>
      </w:pPr>
      <w:r>
        <w:t>Atidaromas skirtukas „Prašymai gauti lėšas“;</w:t>
      </w:r>
    </w:p>
    <w:p w14:paraId="4C88FD57" w14:textId="77777777" w:rsidR="00227B54" w:rsidRDefault="00227B54" w:rsidP="00227B54">
      <w:pPr>
        <w:pStyle w:val="Numeracija"/>
        <w:numPr>
          <w:ilvl w:val="0"/>
          <w:numId w:val="15"/>
        </w:numPr>
      </w:pPr>
      <w:r>
        <w:t>Atidaromas pasirinktas prašymas gauti lėšas;</w:t>
      </w:r>
    </w:p>
    <w:p w14:paraId="3E6BE1A6" w14:textId="77777777" w:rsidR="00227B54" w:rsidRDefault="00227B54" w:rsidP="00227B54">
      <w:pPr>
        <w:pStyle w:val="Numeracija"/>
        <w:numPr>
          <w:ilvl w:val="0"/>
          <w:numId w:val="15"/>
        </w:numPr>
      </w:pPr>
      <w:r>
        <w:t>Atidaromas prašymo gauti lėšas „Prašomos lėšos“ skirtukas;</w:t>
      </w:r>
    </w:p>
    <w:p w14:paraId="4BBC7E7C" w14:textId="77777777" w:rsidR="00227B54" w:rsidRDefault="00227B54" w:rsidP="00227B54">
      <w:pPr>
        <w:pStyle w:val="Numeracija"/>
        <w:numPr>
          <w:ilvl w:val="0"/>
          <w:numId w:val="15"/>
        </w:numPr>
      </w:pPr>
      <w:r>
        <w:t>Inicijuojamas duomenų įvedimas eilutėje tiesiogiai paspaudus ant pasirinkto redaguoti lauko;</w:t>
      </w:r>
    </w:p>
    <w:p w14:paraId="194D4B71" w14:textId="77777777" w:rsidR="00227B54" w:rsidRDefault="00227B54" w:rsidP="00227B54">
      <w:pPr>
        <w:pStyle w:val="Numeracija"/>
        <w:numPr>
          <w:ilvl w:val="0"/>
          <w:numId w:val="0"/>
        </w:numPr>
      </w:pPr>
      <w:r>
        <w:rPr>
          <w:noProof/>
        </w:rPr>
        <w:drawing>
          <wp:inline distT="0" distB="0" distL="0" distR="0" wp14:anchorId="4184B02B" wp14:editId="1A6730BF">
            <wp:extent cx="6300470" cy="2849245"/>
            <wp:effectExtent l="0" t="0" r="5080" b="8255"/>
            <wp:docPr id="7227006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700656" name="Picture 1" descr="A screenshot of a computer&#10;&#10;Description automatically generated"/>
                    <pic:cNvPicPr/>
                  </pic:nvPicPr>
                  <pic:blipFill>
                    <a:blip r:embed="rId153"/>
                    <a:stretch>
                      <a:fillRect/>
                    </a:stretch>
                  </pic:blipFill>
                  <pic:spPr>
                    <a:xfrm>
                      <a:off x="0" y="0"/>
                      <a:ext cx="6300470" cy="2849245"/>
                    </a:xfrm>
                    <a:prstGeom prst="rect">
                      <a:avLst/>
                    </a:prstGeom>
                  </pic:spPr>
                </pic:pic>
              </a:graphicData>
            </a:graphic>
          </wp:inline>
        </w:drawing>
      </w:r>
    </w:p>
    <w:p w14:paraId="4553F336" w14:textId="77777777" w:rsidR="00227B54" w:rsidRDefault="00227B54" w:rsidP="00227B54">
      <w:pPr>
        <w:pStyle w:val="Numeracija"/>
        <w:numPr>
          <w:ilvl w:val="0"/>
          <w:numId w:val="15"/>
        </w:numPr>
      </w:pPr>
      <w:r>
        <w:t>Išsaugomi duomenys paspaudus ant lango fono.</w:t>
      </w:r>
    </w:p>
    <w:p w14:paraId="40A62B32" w14:textId="77777777" w:rsidR="00227B54" w:rsidRDefault="00227B54" w:rsidP="00227B54"/>
    <w:p w14:paraId="41D3E911" w14:textId="77777777" w:rsidR="00227B54" w:rsidRPr="00D455F4" w:rsidRDefault="00227B54" w:rsidP="00227B54"/>
    <w:p w14:paraId="79A10B16" w14:textId="77777777" w:rsidR="00227B54" w:rsidRPr="00A46454" w:rsidRDefault="00227B54" w:rsidP="00227B54">
      <w:pPr>
        <w:pStyle w:val="Heading3"/>
      </w:pPr>
      <w:bookmarkStart w:id="152" w:name="_Toc159309437"/>
      <w:bookmarkStart w:id="153" w:name="_Toc172618948"/>
      <w:r>
        <w:t>Prašymo gauti lėšas</w:t>
      </w:r>
      <w:r w:rsidRPr="00A46454">
        <w:t xml:space="preserve"> patikros lapo pildymas</w:t>
      </w:r>
      <w:bookmarkEnd w:id="152"/>
      <w:bookmarkEnd w:id="153"/>
    </w:p>
    <w:p w14:paraId="323349FF" w14:textId="77777777" w:rsidR="00227B54" w:rsidRDefault="00227B54" w:rsidP="00227B54">
      <w:r>
        <w:t>Prašymo gauti lėšas skiltyje gali būti pildomas patikros lapas, vykdant šiuos žingsnius:</w:t>
      </w:r>
    </w:p>
    <w:p w14:paraId="74AA90FA" w14:textId="71EEEC77" w:rsidR="00227B54" w:rsidRDefault="00227B54" w:rsidP="004C701C">
      <w:pPr>
        <w:pStyle w:val="Numeracija"/>
        <w:numPr>
          <w:ilvl w:val="0"/>
          <w:numId w:val="80"/>
        </w:numPr>
      </w:pPr>
      <w:r>
        <w:t xml:space="preserve">Pagrindiniame </w:t>
      </w:r>
      <w:r w:rsidR="004C701C">
        <w:t>DMS</w:t>
      </w:r>
      <w:r>
        <w:t xml:space="preserve"> sistemos meniu pasirenkama „Projektai“;</w:t>
      </w:r>
    </w:p>
    <w:p w14:paraId="4E88C2C0" w14:textId="77777777" w:rsidR="00227B54" w:rsidRDefault="00227B54" w:rsidP="00227B54">
      <w:pPr>
        <w:pStyle w:val="Numeracija"/>
      </w:pPr>
      <w:r>
        <w:t>Prie pasirinkto projekto spaudžiamas redagavimo mygtukas;</w:t>
      </w:r>
    </w:p>
    <w:p w14:paraId="6FA42A5F" w14:textId="77777777" w:rsidR="00227B54" w:rsidRDefault="00227B54" w:rsidP="00227B54">
      <w:pPr>
        <w:pStyle w:val="Numeracija"/>
        <w:numPr>
          <w:ilvl w:val="0"/>
          <w:numId w:val="15"/>
        </w:numPr>
      </w:pPr>
      <w:r>
        <w:t>Atidaromas skirtukas „Prašymai gauti lėšas“;</w:t>
      </w:r>
    </w:p>
    <w:p w14:paraId="07FA6A90" w14:textId="77777777" w:rsidR="00227B54" w:rsidRDefault="00227B54" w:rsidP="00227B54">
      <w:pPr>
        <w:pStyle w:val="Numeracija"/>
        <w:numPr>
          <w:ilvl w:val="0"/>
          <w:numId w:val="15"/>
        </w:numPr>
      </w:pPr>
      <w:r>
        <w:t>Atidaromas pasirinktas prašymas gauti lėšas;</w:t>
      </w:r>
    </w:p>
    <w:p w14:paraId="2CD6C718" w14:textId="77777777" w:rsidR="00227B54" w:rsidRDefault="00227B54" w:rsidP="00227B54">
      <w:pPr>
        <w:pStyle w:val="Numeracija"/>
        <w:numPr>
          <w:ilvl w:val="0"/>
          <w:numId w:val="15"/>
        </w:numPr>
      </w:pPr>
      <w:r>
        <w:t>Atidaromas prašymo gauti lėšas „Patikros lapai“ skirtukas;</w:t>
      </w:r>
    </w:p>
    <w:p w14:paraId="46A0A0B6" w14:textId="77777777" w:rsidR="00227B54" w:rsidRDefault="00227B54" w:rsidP="00227B54">
      <w:pPr>
        <w:pStyle w:val="Numeracija"/>
        <w:numPr>
          <w:ilvl w:val="0"/>
          <w:numId w:val="15"/>
        </w:numPr>
      </w:pPr>
      <w:r>
        <w:t>Spaudžiamas mygtukas [Registruoti naują];</w:t>
      </w:r>
    </w:p>
    <w:p w14:paraId="1B423A6A" w14:textId="77777777" w:rsidR="00227B54" w:rsidRDefault="00227B54" w:rsidP="00227B54">
      <w:pPr>
        <w:pStyle w:val="Numeracija"/>
        <w:numPr>
          <w:ilvl w:val="0"/>
          <w:numId w:val="15"/>
        </w:numPr>
      </w:pPr>
      <w:r>
        <w:t>Pasirenkamas patikros lapo šablonas ir spaudžiama [Išsaugoti].</w:t>
      </w:r>
    </w:p>
    <w:p w14:paraId="56C7B53F" w14:textId="77777777" w:rsidR="00227B54" w:rsidRDefault="00227B54" w:rsidP="00227B54">
      <w:pPr>
        <w:pStyle w:val="Numeracija"/>
        <w:numPr>
          <w:ilvl w:val="0"/>
          <w:numId w:val="0"/>
        </w:numPr>
        <w:ind w:left="360" w:hanging="360"/>
      </w:pPr>
      <w:r>
        <w:rPr>
          <w:noProof/>
        </w:rPr>
        <w:drawing>
          <wp:inline distT="0" distB="0" distL="0" distR="0" wp14:anchorId="03C5E209" wp14:editId="5706C6C8">
            <wp:extent cx="3994150" cy="1511300"/>
            <wp:effectExtent l="0" t="0" r="6350" b="0"/>
            <wp:docPr id="18121553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55367" name="Picture 1" descr="A screenshot of a computer&#10;&#10;Description automatically generated"/>
                    <pic:cNvPicPr/>
                  </pic:nvPicPr>
                  <pic:blipFill>
                    <a:blip r:embed="rId154"/>
                    <a:stretch>
                      <a:fillRect/>
                    </a:stretch>
                  </pic:blipFill>
                  <pic:spPr>
                    <a:xfrm>
                      <a:off x="0" y="0"/>
                      <a:ext cx="4008826" cy="1516853"/>
                    </a:xfrm>
                    <a:prstGeom prst="rect">
                      <a:avLst/>
                    </a:prstGeom>
                  </pic:spPr>
                </pic:pic>
              </a:graphicData>
            </a:graphic>
          </wp:inline>
        </w:drawing>
      </w:r>
    </w:p>
    <w:p w14:paraId="46810954" w14:textId="77777777" w:rsidR="00227B54" w:rsidRDefault="00227B54" w:rsidP="00227B54">
      <w:pPr>
        <w:pStyle w:val="Numeracija"/>
        <w:numPr>
          <w:ilvl w:val="0"/>
          <w:numId w:val="15"/>
        </w:numPr>
      </w:pPr>
      <w:r>
        <w:t>Užpildoma ir išsaugoma patikros lapo informacija.</w:t>
      </w:r>
    </w:p>
    <w:p w14:paraId="641D1103" w14:textId="0DA729C2" w:rsidR="003C03FA" w:rsidRDefault="003C03FA" w:rsidP="003C03FA">
      <w:pPr>
        <w:pStyle w:val="Heading3"/>
      </w:pPr>
      <w:bookmarkStart w:id="154" w:name="_Toc172618949"/>
      <w:r>
        <w:lastRenderedPageBreak/>
        <w:t>Prašymo gauti lėšas pateikimas derinimui</w:t>
      </w:r>
      <w:bookmarkEnd w:id="154"/>
    </w:p>
    <w:p w14:paraId="3B5C3089" w14:textId="2A66C296" w:rsidR="005D100B" w:rsidRDefault="005D100B" w:rsidP="005D100B">
      <w:r>
        <w:t>Prašymo gauti lėšas pateikiamas derinimui, vykdant šiuos žingsnius:</w:t>
      </w:r>
    </w:p>
    <w:p w14:paraId="5ABED475" w14:textId="77777777" w:rsidR="005D100B" w:rsidRDefault="005D100B" w:rsidP="005D100B">
      <w:pPr>
        <w:pStyle w:val="Numeracija"/>
        <w:numPr>
          <w:ilvl w:val="0"/>
          <w:numId w:val="81"/>
        </w:numPr>
      </w:pPr>
      <w:r>
        <w:t>Pagrindiniame DMS sistemos meniu pasirenkama „Projektai“;</w:t>
      </w:r>
    </w:p>
    <w:p w14:paraId="65E9716E" w14:textId="77777777" w:rsidR="005D100B" w:rsidRDefault="005D100B" w:rsidP="005D100B">
      <w:pPr>
        <w:pStyle w:val="Numeracija"/>
      </w:pPr>
      <w:r>
        <w:t>Prie pasirinkto projekto spaudžiamas redagavimo mygtukas;</w:t>
      </w:r>
    </w:p>
    <w:p w14:paraId="47B17C80" w14:textId="77777777" w:rsidR="005D100B" w:rsidRDefault="005D100B" w:rsidP="005D100B">
      <w:pPr>
        <w:pStyle w:val="Numeracija"/>
        <w:numPr>
          <w:ilvl w:val="0"/>
          <w:numId w:val="15"/>
        </w:numPr>
      </w:pPr>
      <w:r>
        <w:t>Atidaromas skirtukas „Prašymai gauti lėšas“;</w:t>
      </w:r>
    </w:p>
    <w:p w14:paraId="7F0217C8" w14:textId="77777777" w:rsidR="005D100B" w:rsidRDefault="005D100B" w:rsidP="005D100B">
      <w:pPr>
        <w:pStyle w:val="Numeracija"/>
        <w:numPr>
          <w:ilvl w:val="0"/>
          <w:numId w:val="15"/>
        </w:numPr>
      </w:pPr>
      <w:r>
        <w:t>Atidaromas pasirinktas prašymas gauti lėšas;</w:t>
      </w:r>
    </w:p>
    <w:p w14:paraId="5C5CADFA" w14:textId="751F8E12" w:rsidR="00FA7629" w:rsidRDefault="00FA7629" w:rsidP="005D100B">
      <w:pPr>
        <w:pStyle w:val="Numeracija"/>
        <w:numPr>
          <w:ilvl w:val="0"/>
          <w:numId w:val="15"/>
        </w:numPr>
      </w:pPr>
      <w:r>
        <w:t>Inicijuojamas prašymo gauti lėšas teikimas derinimui paspaudus mygtuką [Pateikti (</w:t>
      </w:r>
      <w:r w:rsidR="00486CF9">
        <w:t>Pasirašyti</w:t>
      </w:r>
      <w:r>
        <w:t>)</w:t>
      </w:r>
      <w:r w:rsidR="00486CF9">
        <w:t xml:space="preserve"> prašymą gauti lėšas</w:t>
      </w:r>
      <w:r>
        <w:t>]</w:t>
      </w:r>
      <w:r w:rsidR="009D4B7D">
        <w:t>;</w:t>
      </w:r>
    </w:p>
    <w:p w14:paraId="4DDCCC14" w14:textId="69D67930" w:rsidR="00933BE2" w:rsidRDefault="00865ADA" w:rsidP="00865ADA">
      <w:pPr>
        <w:pStyle w:val="Numeracija"/>
        <w:numPr>
          <w:ilvl w:val="0"/>
          <w:numId w:val="0"/>
        </w:numPr>
      </w:pPr>
      <w:r>
        <w:rPr>
          <w:noProof/>
        </w:rPr>
        <w:drawing>
          <wp:inline distT="0" distB="0" distL="0" distR="0" wp14:anchorId="3D23285E" wp14:editId="209178E8">
            <wp:extent cx="4184650" cy="4699613"/>
            <wp:effectExtent l="0" t="0" r="6350" b="6350"/>
            <wp:docPr id="48801940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19405" name="Picture 3" descr="A screenshot of a computer&#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187217" cy="4702496"/>
                    </a:xfrm>
                    <a:prstGeom prst="rect">
                      <a:avLst/>
                    </a:prstGeom>
                    <a:noFill/>
                    <a:ln>
                      <a:noFill/>
                    </a:ln>
                  </pic:spPr>
                </pic:pic>
              </a:graphicData>
            </a:graphic>
          </wp:inline>
        </w:drawing>
      </w:r>
    </w:p>
    <w:p w14:paraId="08B29590" w14:textId="3EAED398" w:rsidR="00486CF9" w:rsidRDefault="00933BE2" w:rsidP="00933BE2">
      <w:pPr>
        <w:pStyle w:val="Numeracija"/>
        <w:numPr>
          <w:ilvl w:val="0"/>
          <w:numId w:val="15"/>
        </w:numPr>
      </w:pPr>
      <w:r>
        <w:t>Atsidariusiame pateikimo lange spaudžiamas mygtukas [Pateikti]</w:t>
      </w:r>
      <w:r w:rsidR="009D4B7D">
        <w:t>;</w:t>
      </w:r>
    </w:p>
    <w:p w14:paraId="41712B57" w14:textId="5A9A1926" w:rsidR="00933BE2" w:rsidRDefault="001E65D5" w:rsidP="001E65D5">
      <w:pPr>
        <w:pStyle w:val="Numeracija"/>
        <w:numPr>
          <w:ilvl w:val="0"/>
          <w:numId w:val="0"/>
        </w:numPr>
      </w:pPr>
      <w:r>
        <w:rPr>
          <w:noProof/>
        </w:rPr>
        <w:lastRenderedPageBreak/>
        <w:drawing>
          <wp:inline distT="0" distB="0" distL="0" distR="0" wp14:anchorId="3F3735E9" wp14:editId="6FDA6071">
            <wp:extent cx="3581400" cy="4501649"/>
            <wp:effectExtent l="0" t="0" r="0" b="0"/>
            <wp:docPr id="1639704250"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04250" name="Picture 4" descr="A screenshot of a computer&#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586380" cy="4507908"/>
                    </a:xfrm>
                    <a:prstGeom prst="rect">
                      <a:avLst/>
                    </a:prstGeom>
                    <a:noFill/>
                    <a:ln>
                      <a:noFill/>
                    </a:ln>
                  </pic:spPr>
                </pic:pic>
              </a:graphicData>
            </a:graphic>
          </wp:inline>
        </w:drawing>
      </w:r>
    </w:p>
    <w:p w14:paraId="601A9F4C" w14:textId="2D02CC35" w:rsidR="009D4B7D" w:rsidRPr="009D4B7D" w:rsidRDefault="009D4B7D" w:rsidP="009D4B7D">
      <w:pPr>
        <w:pStyle w:val="Numeracija"/>
        <w:numPr>
          <w:ilvl w:val="0"/>
          <w:numId w:val="15"/>
        </w:numPr>
      </w:pPr>
      <w:r w:rsidRPr="009D4B7D">
        <w:t>Užbaigiamas pateikimas suvedus pasirašančio duomenis pagal pasirinktą pasirašymo būdą.</w:t>
      </w:r>
      <w:r w:rsidR="00467BB1">
        <w:t xml:space="preserve"> </w:t>
      </w:r>
      <w:r w:rsidRPr="009D4B7D">
        <w:tab/>
      </w:r>
    </w:p>
    <w:p w14:paraId="1477CC1C" w14:textId="77777777" w:rsidR="001E65D5" w:rsidRDefault="001E65D5" w:rsidP="001E65D5">
      <w:pPr>
        <w:pStyle w:val="Numeracija"/>
        <w:numPr>
          <w:ilvl w:val="0"/>
          <w:numId w:val="0"/>
        </w:numPr>
      </w:pPr>
    </w:p>
    <w:p w14:paraId="034CFB95" w14:textId="77777777" w:rsidR="005D100B" w:rsidRPr="005D100B" w:rsidRDefault="005D100B" w:rsidP="005D100B"/>
    <w:p w14:paraId="42F81395" w14:textId="77777777" w:rsidR="003C03FA" w:rsidRPr="003C03FA" w:rsidRDefault="003C03FA" w:rsidP="003C03FA"/>
    <w:p w14:paraId="5F4FB461" w14:textId="77777777" w:rsidR="00227B54" w:rsidRDefault="00227B54" w:rsidP="00227B54">
      <w:pPr>
        <w:pStyle w:val="Heading3"/>
      </w:pPr>
      <w:bookmarkStart w:id="155" w:name="_Toc159309438"/>
      <w:bookmarkStart w:id="156" w:name="_Toc172618950"/>
      <w:r>
        <w:t>Prašymo gauti lėšas</w:t>
      </w:r>
      <w:r w:rsidRPr="00A46454">
        <w:t xml:space="preserve"> </w:t>
      </w:r>
      <w:r>
        <w:t>grafiko pagal ekonominės klasifikacijos kodus</w:t>
      </w:r>
      <w:r w:rsidRPr="00A46454">
        <w:t xml:space="preserve"> pildymas</w:t>
      </w:r>
      <w:bookmarkEnd w:id="155"/>
      <w:bookmarkEnd w:id="156"/>
    </w:p>
    <w:p w14:paraId="0FC7D76A" w14:textId="67ACAFE2" w:rsidR="00227B54" w:rsidRDefault="00227B54" w:rsidP="00227B54">
      <w:r>
        <w:t xml:space="preserve">Prašymo gauti lėšas skiltyje gali būti pildomi </w:t>
      </w:r>
      <w:r w:rsidR="004F25B3">
        <w:t>grafiko pagal ekonominės klasifikacijos kodus</w:t>
      </w:r>
      <w:r w:rsidR="004F25B3" w:rsidRPr="00A46454">
        <w:t xml:space="preserve"> </w:t>
      </w:r>
      <w:r>
        <w:t>duomenys, vykdant šiuos žingsnius:</w:t>
      </w:r>
    </w:p>
    <w:p w14:paraId="009FBFC0" w14:textId="4E6C694D" w:rsidR="00227B54" w:rsidRDefault="00227B54" w:rsidP="001E65D5">
      <w:pPr>
        <w:pStyle w:val="Numeracija"/>
        <w:numPr>
          <w:ilvl w:val="0"/>
          <w:numId w:val="82"/>
        </w:numPr>
      </w:pPr>
      <w:r>
        <w:t xml:space="preserve">Pagrindiniame </w:t>
      </w:r>
      <w:r w:rsidR="00797061">
        <w:t>DMS</w:t>
      </w:r>
      <w:r>
        <w:t xml:space="preserve"> sistemos meniu pasirenkama „Projektai“;</w:t>
      </w:r>
    </w:p>
    <w:p w14:paraId="0B8BCBBF" w14:textId="77777777" w:rsidR="00227B54" w:rsidRDefault="00227B54" w:rsidP="00227B54">
      <w:pPr>
        <w:pStyle w:val="Numeracija"/>
      </w:pPr>
      <w:r>
        <w:t>Prie pasirinkto projekto spaudžiamas redagavimo mygtukas;</w:t>
      </w:r>
    </w:p>
    <w:p w14:paraId="0D140B33" w14:textId="77777777" w:rsidR="00227B54" w:rsidRDefault="00227B54" w:rsidP="00227B54">
      <w:pPr>
        <w:pStyle w:val="Numeracija"/>
        <w:numPr>
          <w:ilvl w:val="0"/>
          <w:numId w:val="15"/>
        </w:numPr>
      </w:pPr>
      <w:r>
        <w:t>Atidaromas skirtukas „Prašymai gauti lėšas“;</w:t>
      </w:r>
    </w:p>
    <w:p w14:paraId="54FE53F8" w14:textId="77777777" w:rsidR="00227B54" w:rsidRDefault="00227B54" w:rsidP="00227B54">
      <w:pPr>
        <w:pStyle w:val="Numeracija"/>
        <w:numPr>
          <w:ilvl w:val="0"/>
          <w:numId w:val="15"/>
        </w:numPr>
      </w:pPr>
      <w:r>
        <w:t>Atidaromas pasirinktas prašymas gauti lėšas;</w:t>
      </w:r>
    </w:p>
    <w:p w14:paraId="3BE82846" w14:textId="77777777" w:rsidR="00227B54" w:rsidRDefault="00227B54" w:rsidP="00227B54">
      <w:pPr>
        <w:pStyle w:val="Numeracija"/>
        <w:numPr>
          <w:ilvl w:val="0"/>
          <w:numId w:val="15"/>
        </w:numPr>
      </w:pPr>
      <w:r>
        <w:t>Atidaromas prašymo gauti lėšas „Grafikas pagal ekonominės klasifikacijos kodus“ skirtukas;</w:t>
      </w:r>
    </w:p>
    <w:p w14:paraId="545DD90C" w14:textId="77777777" w:rsidR="00227B54" w:rsidRDefault="00227B54" w:rsidP="00227B54">
      <w:pPr>
        <w:pStyle w:val="Numeracija"/>
        <w:numPr>
          <w:ilvl w:val="0"/>
          <w:numId w:val="15"/>
        </w:numPr>
      </w:pPr>
      <w:r>
        <w:t>Atsidaromas įrašo redagavimo langas paspaudus redagavimo mygtuką;</w:t>
      </w:r>
    </w:p>
    <w:p w14:paraId="2F5C9679" w14:textId="77777777" w:rsidR="00227B54" w:rsidRDefault="00227B54" w:rsidP="00227B54">
      <w:pPr>
        <w:pStyle w:val="Numeracija"/>
        <w:numPr>
          <w:ilvl w:val="0"/>
          <w:numId w:val="0"/>
        </w:numPr>
      </w:pPr>
      <w:r>
        <w:rPr>
          <w:noProof/>
        </w:rPr>
        <w:lastRenderedPageBreak/>
        <w:drawing>
          <wp:inline distT="0" distB="0" distL="0" distR="0" wp14:anchorId="3346C7E9" wp14:editId="09DC5473">
            <wp:extent cx="6505920" cy="3378200"/>
            <wp:effectExtent l="0" t="0" r="9525" b="0"/>
            <wp:docPr id="3234340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34003" name="Picture 1" descr="A screenshot of a computer&#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06952" cy="3378736"/>
                    </a:xfrm>
                    <a:prstGeom prst="rect">
                      <a:avLst/>
                    </a:prstGeom>
                    <a:noFill/>
                    <a:ln>
                      <a:noFill/>
                    </a:ln>
                  </pic:spPr>
                </pic:pic>
              </a:graphicData>
            </a:graphic>
          </wp:inline>
        </w:drawing>
      </w:r>
    </w:p>
    <w:p w14:paraId="0E057621" w14:textId="77777777" w:rsidR="00227B54" w:rsidRDefault="00227B54" w:rsidP="00227B54">
      <w:pPr>
        <w:pStyle w:val="Numeracija"/>
        <w:numPr>
          <w:ilvl w:val="0"/>
          <w:numId w:val="15"/>
        </w:numPr>
      </w:pPr>
      <w:r>
        <w:t>Išsaugomi įvesti duomenys paspaudus mygtuką [Išsaugoti].</w:t>
      </w:r>
    </w:p>
    <w:p w14:paraId="7CA913FD" w14:textId="77777777" w:rsidR="00E62F40" w:rsidRDefault="00227B54" w:rsidP="00227B54">
      <w:pPr>
        <w:ind w:firstLine="0"/>
      </w:pPr>
      <w:r>
        <w:rPr>
          <w:noProof/>
        </w:rPr>
        <w:drawing>
          <wp:inline distT="0" distB="0" distL="0" distR="0" wp14:anchorId="0DAD49A1" wp14:editId="49CA811C">
            <wp:extent cx="5994400" cy="3651496"/>
            <wp:effectExtent l="0" t="0" r="6350" b="6350"/>
            <wp:docPr id="208370330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03306" name="Picture 2" descr="A screenshot of a computer&#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13638" cy="3663215"/>
                    </a:xfrm>
                    <a:prstGeom prst="rect">
                      <a:avLst/>
                    </a:prstGeom>
                    <a:noFill/>
                    <a:ln>
                      <a:noFill/>
                    </a:ln>
                  </pic:spPr>
                </pic:pic>
              </a:graphicData>
            </a:graphic>
          </wp:inline>
        </w:drawing>
      </w:r>
    </w:p>
    <w:p w14:paraId="6D636813" w14:textId="77777777" w:rsidR="00081270" w:rsidRDefault="00081270" w:rsidP="00227B54">
      <w:pPr>
        <w:ind w:firstLine="0"/>
      </w:pPr>
    </w:p>
    <w:p w14:paraId="199C8AEE" w14:textId="1B074460" w:rsidR="00081270" w:rsidRDefault="00081270" w:rsidP="00081270">
      <w:pPr>
        <w:pStyle w:val="Heading3"/>
      </w:pPr>
      <w:bookmarkStart w:id="157" w:name="_Toc172618951"/>
      <w:r>
        <w:t>Prašymo gauti lėšas</w:t>
      </w:r>
      <w:r w:rsidR="00A26AFA">
        <w:t xml:space="preserve"> grafiko pagal ekonominės klasifikacijos kodus</w:t>
      </w:r>
      <w:r>
        <w:t xml:space="preserve"> pateikimas derinimui</w:t>
      </w:r>
      <w:bookmarkEnd w:id="157"/>
    </w:p>
    <w:p w14:paraId="258A80D6" w14:textId="357E5A4F" w:rsidR="00081270" w:rsidRDefault="00081270" w:rsidP="00081270">
      <w:r>
        <w:t>Prašymo gauti lėšas</w:t>
      </w:r>
      <w:r w:rsidR="00A26AFA">
        <w:t xml:space="preserve"> grafiko pagal ekonominės klasifikacijos kodus</w:t>
      </w:r>
      <w:r>
        <w:t xml:space="preserve"> pateikiamas derinimui, vykdant šiuos žingsnius:</w:t>
      </w:r>
    </w:p>
    <w:p w14:paraId="4D7D6A4F" w14:textId="77777777" w:rsidR="00081270" w:rsidRDefault="00081270" w:rsidP="00081270">
      <w:pPr>
        <w:pStyle w:val="Numeracija"/>
        <w:numPr>
          <w:ilvl w:val="0"/>
          <w:numId w:val="83"/>
        </w:numPr>
      </w:pPr>
      <w:r>
        <w:t>Pagrindiniame DMS sistemos meniu pasirenkama „Projektai“;</w:t>
      </w:r>
    </w:p>
    <w:p w14:paraId="72969C5E" w14:textId="77777777" w:rsidR="00F04F70" w:rsidRDefault="00F04F70" w:rsidP="00F04F70">
      <w:pPr>
        <w:pStyle w:val="Numeracija"/>
      </w:pPr>
      <w:r>
        <w:t>Prie pasirinkto projekto spaudžiamas redagavimo mygtukas;</w:t>
      </w:r>
    </w:p>
    <w:p w14:paraId="16F9B577" w14:textId="77777777" w:rsidR="00F04F70" w:rsidRDefault="00F04F70" w:rsidP="00F04F70">
      <w:pPr>
        <w:pStyle w:val="Numeracija"/>
        <w:numPr>
          <w:ilvl w:val="0"/>
          <w:numId w:val="15"/>
        </w:numPr>
      </w:pPr>
      <w:r>
        <w:t>Atidaromas skirtukas „Prašymai gauti lėšas“;</w:t>
      </w:r>
    </w:p>
    <w:p w14:paraId="04B35EB1" w14:textId="77777777" w:rsidR="00F04F70" w:rsidRDefault="00F04F70" w:rsidP="00F04F70">
      <w:pPr>
        <w:pStyle w:val="Numeracija"/>
        <w:numPr>
          <w:ilvl w:val="0"/>
          <w:numId w:val="15"/>
        </w:numPr>
      </w:pPr>
      <w:r>
        <w:t>Atidaromas pasirinktas prašymas gauti lėšas;</w:t>
      </w:r>
    </w:p>
    <w:p w14:paraId="70445236" w14:textId="77777777" w:rsidR="00F04F70" w:rsidRDefault="00F04F70" w:rsidP="00F04F70">
      <w:pPr>
        <w:pStyle w:val="Numeracija"/>
        <w:numPr>
          <w:ilvl w:val="0"/>
          <w:numId w:val="15"/>
        </w:numPr>
      </w:pPr>
      <w:r>
        <w:t>Atidaromas prašymo gauti lėšas „Grafikas pagal ekonominės klasifikacijos kodus“ skirtukas;</w:t>
      </w:r>
    </w:p>
    <w:p w14:paraId="77545C26" w14:textId="57413334" w:rsidR="00F04F70" w:rsidRDefault="00327BF0" w:rsidP="00F04F70">
      <w:pPr>
        <w:pStyle w:val="Numeracija"/>
        <w:numPr>
          <w:ilvl w:val="0"/>
          <w:numId w:val="15"/>
        </w:numPr>
      </w:pPr>
      <w:r>
        <w:lastRenderedPageBreak/>
        <w:t>Pateikiamas grafikas pagal ekonominės klasifikacijos kodus</w:t>
      </w:r>
      <w:r w:rsidR="00081270">
        <w:t xml:space="preserve"> derinimui paspaudus mygtuką [</w:t>
      </w:r>
      <w:r w:rsidR="007814D8">
        <w:t>Pateikti</w:t>
      </w:r>
      <w:r w:rsidR="00081270">
        <w:t>]</w:t>
      </w:r>
      <w:r w:rsidR="007814D8">
        <w:t>.</w:t>
      </w:r>
    </w:p>
    <w:p w14:paraId="04D0C5C0" w14:textId="1C2037FC" w:rsidR="007814D8" w:rsidRDefault="008D421D" w:rsidP="007814D8">
      <w:pPr>
        <w:pStyle w:val="Numeracija"/>
        <w:numPr>
          <w:ilvl w:val="0"/>
          <w:numId w:val="0"/>
        </w:numPr>
      </w:pPr>
      <w:r>
        <w:rPr>
          <w:noProof/>
        </w:rPr>
        <w:drawing>
          <wp:inline distT="0" distB="0" distL="0" distR="0" wp14:anchorId="0F1FF4EC" wp14:editId="047698E8">
            <wp:extent cx="6408873" cy="3416300"/>
            <wp:effectExtent l="0" t="0" r="0" b="0"/>
            <wp:docPr id="92492330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23307" name="Picture 5" descr="A screenshot of a computer&#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410864" cy="3417361"/>
                    </a:xfrm>
                    <a:prstGeom prst="rect">
                      <a:avLst/>
                    </a:prstGeom>
                    <a:noFill/>
                    <a:ln>
                      <a:noFill/>
                    </a:ln>
                  </pic:spPr>
                </pic:pic>
              </a:graphicData>
            </a:graphic>
          </wp:inline>
        </w:drawing>
      </w:r>
    </w:p>
    <w:p w14:paraId="5052E291" w14:textId="5A07C66E" w:rsidR="00081270" w:rsidRPr="009D4B7D" w:rsidRDefault="00081270" w:rsidP="00F04F70">
      <w:pPr>
        <w:pStyle w:val="Numeracija"/>
        <w:numPr>
          <w:ilvl w:val="0"/>
          <w:numId w:val="0"/>
        </w:numPr>
        <w:ind w:left="360"/>
      </w:pPr>
      <w:r w:rsidRPr="009D4B7D">
        <w:tab/>
      </w:r>
    </w:p>
    <w:p w14:paraId="531319E0" w14:textId="02917F1F" w:rsidR="00081270" w:rsidRPr="00051696" w:rsidRDefault="00081270" w:rsidP="00227B54">
      <w:pPr>
        <w:ind w:firstLine="0"/>
        <w:sectPr w:rsidR="00081270" w:rsidRPr="00051696" w:rsidSect="00F602CD">
          <w:footerReference w:type="default" r:id="rId160"/>
          <w:pgSz w:w="11907" w:h="16840" w:code="9"/>
          <w:pgMar w:top="1134" w:right="567" w:bottom="1134" w:left="1418" w:header="567" w:footer="255" w:gutter="0"/>
          <w:cols w:space="720"/>
          <w:docGrid w:linePitch="272"/>
        </w:sectPr>
      </w:pPr>
    </w:p>
    <w:p w14:paraId="574E1AA1" w14:textId="55D54D14" w:rsidR="0011069F" w:rsidRPr="002836DD" w:rsidRDefault="0011069F" w:rsidP="003A6459">
      <w:pPr>
        <w:pStyle w:val="Heading1"/>
      </w:pPr>
      <w:bookmarkStart w:id="158" w:name="_Toc172618952"/>
      <w:r w:rsidRPr="002836DD">
        <w:lastRenderedPageBreak/>
        <w:t>Pakeitimų registravimo žurnalas</w:t>
      </w:r>
      <w:bookmarkEnd w:id="158"/>
    </w:p>
    <w:tbl>
      <w:tblPr>
        <w:tblW w:w="5000" w:type="pct"/>
        <w:tblBorders>
          <w:top w:val="single" w:sz="4" w:space="0" w:color="76B531"/>
          <w:bottom w:val="single" w:sz="4" w:space="0" w:color="76B531"/>
          <w:insideH w:val="single" w:sz="4" w:space="0" w:color="76B531"/>
          <w:insideV w:val="single" w:sz="4" w:space="0" w:color="7F7F7F" w:themeColor="text1" w:themeTint="80"/>
        </w:tblBorders>
        <w:tblLook w:val="01E0" w:firstRow="1" w:lastRow="1" w:firstColumn="1" w:lastColumn="1" w:noHBand="0" w:noVBand="0"/>
      </w:tblPr>
      <w:tblGrid>
        <w:gridCol w:w="1534"/>
        <w:gridCol w:w="1074"/>
        <w:gridCol w:w="1778"/>
        <w:gridCol w:w="1034"/>
        <w:gridCol w:w="2887"/>
        <w:gridCol w:w="1615"/>
      </w:tblGrid>
      <w:tr w:rsidR="006364B2" w:rsidRPr="002836DD" w14:paraId="574E1AA8" w14:textId="77777777" w:rsidTr="00074D21">
        <w:trPr>
          <w:tblHeader/>
        </w:trPr>
        <w:tc>
          <w:tcPr>
            <w:tcW w:w="773" w:type="pct"/>
            <w:shd w:val="clear" w:color="auto" w:fill="BEE3A5"/>
          </w:tcPr>
          <w:p w14:paraId="574E1AA2" w14:textId="77777777" w:rsidR="006364B2" w:rsidRPr="002836DD" w:rsidRDefault="006364B2" w:rsidP="00C337AD">
            <w:pPr>
              <w:spacing w:after="100"/>
              <w:ind w:firstLine="0"/>
              <w:jc w:val="center"/>
              <w:rPr>
                <w:b/>
              </w:rPr>
            </w:pPr>
            <w:r w:rsidRPr="002836DD">
              <w:rPr>
                <w:b/>
              </w:rPr>
              <w:t>Data</w:t>
            </w:r>
          </w:p>
        </w:tc>
        <w:tc>
          <w:tcPr>
            <w:tcW w:w="541" w:type="pct"/>
            <w:shd w:val="clear" w:color="auto" w:fill="BEE3A5"/>
          </w:tcPr>
          <w:p w14:paraId="574E1AA3" w14:textId="77777777" w:rsidR="006364B2" w:rsidRPr="002836DD" w:rsidRDefault="00D503DA" w:rsidP="00C337AD">
            <w:pPr>
              <w:spacing w:after="100"/>
              <w:ind w:firstLine="0"/>
              <w:jc w:val="center"/>
              <w:rPr>
                <w:b/>
              </w:rPr>
            </w:pPr>
            <w:r w:rsidRPr="002836DD">
              <w:rPr>
                <w:b/>
              </w:rPr>
              <w:t>Versija</w:t>
            </w:r>
          </w:p>
        </w:tc>
        <w:tc>
          <w:tcPr>
            <w:tcW w:w="896" w:type="pct"/>
            <w:shd w:val="clear" w:color="auto" w:fill="BEE3A5"/>
          </w:tcPr>
          <w:p w14:paraId="574E1AA4" w14:textId="77777777" w:rsidR="006364B2" w:rsidRPr="002836DD" w:rsidRDefault="006364B2" w:rsidP="00C337AD">
            <w:pPr>
              <w:spacing w:after="100"/>
              <w:ind w:firstLine="0"/>
              <w:jc w:val="center"/>
              <w:rPr>
                <w:b/>
              </w:rPr>
            </w:pPr>
            <w:r w:rsidRPr="002836DD">
              <w:rPr>
                <w:b/>
              </w:rPr>
              <w:t xml:space="preserve">Pakeitimo tipas </w:t>
            </w:r>
            <w:r w:rsidRPr="002836DD">
              <w:rPr>
                <w:rStyle w:val="FootnoteReference"/>
                <w:b/>
              </w:rPr>
              <w:footnoteReference w:id="2"/>
            </w:r>
          </w:p>
        </w:tc>
        <w:tc>
          <w:tcPr>
            <w:tcW w:w="521" w:type="pct"/>
            <w:shd w:val="clear" w:color="auto" w:fill="BEE3A5"/>
          </w:tcPr>
          <w:p w14:paraId="574E1AA5" w14:textId="77777777" w:rsidR="006364B2" w:rsidRPr="002836DD" w:rsidRDefault="006364B2" w:rsidP="00C337AD">
            <w:pPr>
              <w:spacing w:after="100"/>
              <w:ind w:firstLine="0"/>
              <w:jc w:val="center"/>
              <w:rPr>
                <w:b/>
              </w:rPr>
            </w:pPr>
            <w:r w:rsidRPr="002836DD">
              <w:rPr>
                <w:b/>
              </w:rPr>
              <w:t>Keistas skyrius</w:t>
            </w:r>
          </w:p>
        </w:tc>
        <w:tc>
          <w:tcPr>
            <w:tcW w:w="1455" w:type="pct"/>
            <w:shd w:val="clear" w:color="auto" w:fill="BEE3A5"/>
          </w:tcPr>
          <w:p w14:paraId="574E1AA6" w14:textId="77777777" w:rsidR="006364B2" w:rsidRPr="002836DD" w:rsidRDefault="006364B2" w:rsidP="00C337AD">
            <w:pPr>
              <w:spacing w:after="100"/>
              <w:ind w:firstLine="0"/>
              <w:jc w:val="center"/>
              <w:rPr>
                <w:b/>
              </w:rPr>
            </w:pPr>
            <w:r w:rsidRPr="002836DD">
              <w:rPr>
                <w:b/>
              </w:rPr>
              <w:t>Pakeitimo aprašas ir priežastis</w:t>
            </w:r>
          </w:p>
        </w:tc>
        <w:tc>
          <w:tcPr>
            <w:tcW w:w="814" w:type="pct"/>
            <w:shd w:val="clear" w:color="auto" w:fill="BEE3A5"/>
          </w:tcPr>
          <w:p w14:paraId="574E1AA7" w14:textId="77777777" w:rsidR="006364B2" w:rsidRPr="002836DD" w:rsidRDefault="006364B2" w:rsidP="00C337AD">
            <w:pPr>
              <w:spacing w:after="100"/>
              <w:ind w:firstLine="0"/>
              <w:jc w:val="center"/>
              <w:rPr>
                <w:b/>
              </w:rPr>
            </w:pPr>
            <w:r w:rsidRPr="002836DD">
              <w:rPr>
                <w:b/>
              </w:rPr>
              <w:t>Pakeitimus atliko</w:t>
            </w:r>
          </w:p>
        </w:tc>
      </w:tr>
      <w:tr w:rsidR="006364B2" w:rsidRPr="002836DD" w14:paraId="574E1AAF" w14:textId="77777777" w:rsidTr="00074D21">
        <w:tc>
          <w:tcPr>
            <w:tcW w:w="773" w:type="pct"/>
          </w:tcPr>
          <w:p w14:paraId="574E1AA9" w14:textId="054B8496" w:rsidR="006364B2" w:rsidRPr="002836DD" w:rsidRDefault="00467BB1" w:rsidP="00E2742A">
            <w:pPr>
              <w:pStyle w:val="Tekstaslentels"/>
            </w:pPr>
            <w:fldSimple w:instr="DOCPROPERTY  &quot;Date completed&quot;  \* MERGEFORMAT">
              <w:r>
                <w:t>2024-06-11</w:t>
              </w:r>
            </w:fldSimple>
          </w:p>
        </w:tc>
        <w:tc>
          <w:tcPr>
            <w:tcW w:w="541" w:type="pct"/>
          </w:tcPr>
          <w:p w14:paraId="574E1AAA" w14:textId="256AA108" w:rsidR="006364B2" w:rsidRPr="002836DD" w:rsidRDefault="00315844" w:rsidP="00E2742A">
            <w:pPr>
              <w:pStyle w:val="Tekstaslentels"/>
            </w:pPr>
            <w:r w:rsidRPr="002836DD">
              <w:t>0.1</w:t>
            </w:r>
          </w:p>
        </w:tc>
        <w:tc>
          <w:tcPr>
            <w:tcW w:w="896" w:type="pct"/>
          </w:tcPr>
          <w:p w14:paraId="574E1AAB" w14:textId="77777777" w:rsidR="006364B2" w:rsidRPr="002836DD" w:rsidRDefault="006364B2" w:rsidP="00E2742A">
            <w:pPr>
              <w:pStyle w:val="Tekstaslentels"/>
            </w:pPr>
            <w:r w:rsidRPr="002836DD">
              <w:t>Pradinė versija</w:t>
            </w:r>
          </w:p>
        </w:tc>
        <w:tc>
          <w:tcPr>
            <w:tcW w:w="521" w:type="pct"/>
          </w:tcPr>
          <w:p w14:paraId="574E1AAC" w14:textId="77777777" w:rsidR="006364B2" w:rsidRPr="002836DD" w:rsidRDefault="006364B2" w:rsidP="00E2742A">
            <w:pPr>
              <w:pStyle w:val="Tekstaslentels"/>
            </w:pPr>
          </w:p>
        </w:tc>
        <w:tc>
          <w:tcPr>
            <w:tcW w:w="1455" w:type="pct"/>
          </w:tcPr>
          <w:p w14:paraId="574E1AAD" w14:textId="77777777" w:rsidR="006364B2" w:rsidRPr="002836DD" w:rsidRDefault="006364B2" w:rsidP="00E2742A">
            <w:pPr>
              <w:pStyle w:val="Tekstaslentels"/>
            </w:pPr>
          </w:p>
        </w:tc>
        <w:tc>
          <w:tcPr>
            <w:tcW w:w="814" w:type="pct"/>
          </w:tcPr>
          <w:p w14:paraId="574E1AAE" w14:textId="707EAFD9" w:rsidR="006364B2" w:rsidRPr="002836DD" w:rsidRDefault="00C8725B" w:rsidP="00E2742A">
            <w:pPr>
              <w:pStyle w:val="Tekstaslentels"/>
            </w:pPr>
            <w:r>
              <w:t>Valdas Medelinskas</w:t>
            </w:r>
          </w:p>
        </w:tc>
      </w:tr>
      <w:tr w:rsidR="008A3302" w:rsidRPr="002836DD" w14:paraId="574E1AB6" w14:textId="77777777" w:rsidTr="00074D21">
        <w:tc>
          <w:tcPr>
            <w:tcW w:w="773" w:type="pct"/>
          </w:tcPr>
          <w:p w14:paraId="574E1AB0" w14:textId="14015D4C" w:rsidR="008A3302" w:rsidRPr="002836DD" w:rsidRDefault="00467BB1" w:rsidP="008A3302">
            <w:pPr>
              <w:pStyle w:val="Tekstaslentels"/>
            </w:pPr>
            <w:fldSimple w:instr="DOCPROPERTY  &quot;Date completed&quot;  \* MERGEFORMAT">
              <w:r>
                <w:t>2024-06-11</w:t>
              </w:r>
            </w:fldSimple>
          </w:p>
        </w:tc>
        <w:tc>
          <w:tcPr>
            <w:tcW w:w="541" w:type="pct"/>
          </w:tcPr>
          <w:p w14:paraId="574E1AB1" w14:textId="7AB29FA8" w:rsidR="008A3302" w:rsidRPr="002836DD" w:rsidRDefault="008A3302" w:rsidP="008A3302">
            <w:pPr>
              <w:pStyle w:val="Tekstaslentels"/>
            </w:pPr>
            <w:r w:rsidRPr="002836DD">
              <w:t>0.</w:t>
            </w:r>
            <w:r>
              <w:t>2</w:t>
            </w:r>
          </w:p>
        </w:tc>
        <w:tc>
          <w:tcPr>
            <w:tcW w:w="896" w:type="pct"/>
          </w:tcPr>
          <w:p w14:paraId="574E1AB2" w14:textId="5A7B0EC2" w:rsidR="008A3302" w:rsidRPr="002836DD" w:rsidRDefault="00C74857" w:rsidP="008A3302">
            <w:pPr>
              <w:pStyle w:val="Tekstaslentels"/>
            </w:pPr>
            <w:r>
              <w:t>Galutinė</w:t>
            </w:r>
            <w:r w:rsidR="008A3302" w:rsidRPr="002836DD">
              <w:t xml:space="preserve"> versija</w:t>
            </w:r>
          </w:p>
        </w:tc>
        <w:tc>
          <w:tcPr>
            <w:tcW w:w="521" w:type="pct"/>
          </w:tcPr>
          <w:p w14:paraId="574E1AB3" w14:textId="77777777" w:rsidR="008A3302" w:rsidRPr="002836DD" w:rsidRDefault="008A3302" w:rsidP="008A3302">
            <w:pPr>
              <w:pStyle w:val="Tekstaslentels"/>
            </w:pPr>
          </w:p>
        </w:tc>
        <w:tc>
          <w:tcPr>
            <w:tcW w:w="1455" w:type="pct"/>
          </w:tcPr>
          <w:p w14:paraId="574E1AB4" w14:textId="489FAC21" w:rsidR="008A3302" w:rsidRPr="002836DD" w:rsidRDefault="008A3302" w:rsidP="008A3302">
            <w:pPr>
              <w:pStyle w:val="Tekstaslentels"/>
            </w:pPr>
            <w:r>
              <w:rPr>
                <w:rStyle w:val="normaltextrun"/>
              </w:rPr>
              <w:t>Pataisymai pagal gautas pastabas</w:t>
            </w:r>
          </w:p>
        </w:tc>
        <w:tc>
          <w:tcPr>
            <w:tcW w:w="814" w:type="pct"/>
          </w:tcPr>
          <w:p w14:paraId="574E1AB5" w14:textId="5283A624" w:rsidR="008A3302" w:rsidRPr="002836DD" w:rsidRDefault="008A3302" w:rsidP="008A3302">
            <w:pPr>
              <w:pStyle w:val="Tekstaslentels"/>
            </w:pPr>
            <w:r>
              <w:t>Valdas Medelinskas</w:t>
            </w:r>
          </w:p>
        </w:tc>
      </w:tr>
    </w:tbl>
    <w:p w14:paraId="574E1ABE" w14:textId="77777777" w:rsidR="00715AFF" w:rsidRPr="002836DD" w:rsidRDefault="00715AFF" w:rsidP="0011069F">
      <w:pPr>
        <w:rPr>
          <w:szCs w:val="20"/>
        </w:rPr>
      </w:pPr>
    </w:p>
    <w:sectPr w:rsidR="00715AFF" w:rsidRPr="002836DD" w:rsidSect="00156AE0">
      <w:footerReference w:type="default" r:id="rId161"/>
      <w:pgSz w:w="11907" w:h="16840" w:code="9"/>
      <w:pgMar w:top="1134" w:right="567" w:bottom="1134" w:left="1418" w:header="567" w:footer="255"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AA5B43" w14:textId="77777777" w:rsidR="00291CD0" w:rsidRDefault="00291CD0">
      <w:r>
        <w:separator/>
      </w:r>
    </w:p>
  </w:endnote>
  <w:endnote w:type="continuationSeparator" w:id="0">
    <w:p w14:paraId="0341F608" w14:textId="77777777" w:rsidR="00291CD0" w:rsidRDefault="00291CD0">
      <w:r>
        <w:continuationSeparator/>
      </w:r>
    </w:p>
  </w:endnote>
  <w:endnote w:type="continuationNotice" w:id="1">
    <w:p w14:paraId="4CA6EED6" w14:textId="77777777" w:rsidR="00291CD0" w:rsidRDefault="00291C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554E31" w:rsidRPr="004A3B6F" w14:paraId="574E1AEC" w14:textId="77777777" w:rsidTr="00022773">
      <w:tc>
        <w:tcPr>
          <w:tcW w:w="1375" w:type="pct"/>
          <w:tcBorders>
            <w:top w:val="single" w:sz="4" w:space="0" w:color="595959" w:themeColor="text1" w:themeTint="A6"/>
          </w:tcBorders>
        </w:tcPr>
        <w:p w14:paraId="574E1AE9" w14:textId="4D1B03C2" w:rsidR="00554E31" w:rsidRPr="004A3B6F" w:rsidRDefault="00554E31">
          <w:pPr>
            <w:pStyle w:val="Footer"/>
            <w:rPr>
              <w:color w:val="595959" w:themeColor="text1" w:themeTint="A6"/>
              <w:sz w:val="18"/>
              <w:szCs w:val="18"/>
            </w:rPr>
          </w:pPr>
          <w:r>
            <w:rPr>
              <w:noProof/>
              <w:color w:val="595959" w:themeColor="text1" w:themeTint="A6"/>
              <w:sz w:val="18"/>
              <w:szCs w:val="18"/>
              <w:lang w:eastAsia="lt-LT"/>
            </w:rPr>
            <mc:AlternateContent>
              <mc:Choice Requires="wps">
                <w:drawing>
                  <wp:anchor distT="0" distB="0" distL="114300" distR="114300" simplePos="0" relativeHeight="251658240" behindDoc="0" locked="0" layoutInCell="0" allowOverlap="1" wp14:anchorId="206C0B69" wp14:editId="2B4EEA07">
                    <wp:simplePos x="0" y="0"/>
                    <wp:positionH relativeFrom="page">
                      <wp:posOffset>0</wp:posOffset>
                    </wp:positionH>
                    <wp:positionV relativeFrom="page">
                      <wp:posOffset>10229215</wp:posOffset>
                    </wp:positionV>
                    <wp:extent cx="7560945" cy="273050"/>
                    <wp:effectExtent l="0" t="0" r="0" b="12700"/>
                    <wp:wrapNone/>
                    <wp:docPr id="64" name="MSIPCM19a3424293c1579d6fb6dbe8" descr="{&quot;HashCode&quot;:26948429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D39A0AA" w14:textId="476AE282" w:rsidR="00554E31" w:rsidRPr="0079257C" w:rsidRDefault="00554E31" w:rsidP="0079257C">
                                <w:pPr>
                                  <w:jc w:val="left"/>
                                  <w:rPr>
                                    <w:rFonts w:ascii="Calibri" w:hAnsi="Calibri" w:cs="Calibri"/>
                                    <w:color w:val="000000"/>
                                    <w:sz w:val="16"/>
                                  </w:rPr>
                                </w:pPr>
                                <w:proofErr w:type="spellStart"/>
                                <w:r w:rsidRPr="0079257C">
                                  <w:rPr>
                                    <w:rFonts w:ascii="Calibri" w:hAnsi="Calibri" w:cs="Calibri"/>
                                    <w:color w:val="000000"/>
                                    <w:sz w:val="16"/>
                                  </w:rPr>
                                  <w:t>Sensitivity</w:t>
                                </w:r>
                                <w:proofErr w:type="spellEnd"/>
                                <w:r w:rsidRPr="0079257C">
                                  <w:rPr>
                                    <w:rFonts w:ascii="Calibri" w:hAnsi="Calibri" w:cs="Calibri"/>
                                    <w:color w:val="000000"/>
                                    <w:sz w:val="16"/>
                                  </w:rPr>
                                  <w:t xml:space="preserve">: </w:t>
                                </w:r>
                                <w:proofErr w:type="spellStart"/>
                                <w:r w:rsidRPr="0079257C">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206C0B69" id="_x0000_t202" coordsize="21600,21600" o:spt="202" path="m,l,21600r21600,l21600,xe">
                    <v:stroke joinstyle="miter"/>
                    <v:path gradientshapeok="t" o:connecttype="rect"/>
                  </v:shapetype>
                  <v:shape id="MSIPCM19a3424293c1579d6fb6dbe8" o:spid="_x0000_s1026" type="#_x0000_t202" alt="{&quot;HashCode&quot;:269484293,&quot;Height&quot;:842.0,&quot;Width&quot;:595.0,&quot;Placement&quot;:&quot;Footer&quot;,&quot;Index&quot;:&quot;Primary&quot;,&quot;Section&quot;:1,&quot;Top&quot;:0.0,&quot;Left&quot;:0.0}" style="position:absolute;left:0;text-align:left;margin-left:0;margin-top:805.45pt;width:595.3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" o:allowincell="f" filled="f" stroked="f" strokeweight=".5pt">
                    <v:textbox inset="20pt,0,,0">
                      <w:txbxContent>
                        <w:p w14:paraId="1D39A0AA" w14:textId="476AE282" w:rsidR="00554E31" w:rsidRPr="0079257C" w:rsidRDefault="00554E31" w:rsidP="0079257C">
                          <w:pPr>
                            <w:jc w:val="left"/>
                            <w:rPr>
                              <w:rFonts w:ascii="Calibri" w:hAnsi="Calibri" w:cs="Calibri"/>
                              <w:color w:val="000000"/>
                              <w:sz w:val="16"/>
                            </w:rPr>
                          </w:pPr>
                          <w:proofErr w:type="spellStart"/>
                          <w:r w:rsidRPr="0079257C">
                            <w:rPr>
                              <w:rFonts w:ascii="Calibri" w:hAnsi="Calibri" w:cs="Calibri"/>
                              <w:color w:val="000000"/>
                              <w:sz w:val="16"/>
                            </w:rPr>
                            <w:t>Sensitivity</w:t>
                          </w:r>
                          <w:proofErr w:type="spellEnd"/>
                          <w:r w:rsidRPr="0079257C">
                            <w:rPr>
                              <w:rFonts w:ascii="Calibri" w:hAnsi="Calibri" w:cs="Calibri"/>
                              <w:color w:val="000000"/>
                              <w:sz w:val="16"/>
                            </w:rPr>
                            <w:t xml:space="preserve">: </w:t>
                          </w:r>
                          <w:proofErr w:type="spellStart"/>
                          <w:r w:rsidRPr="0079257C">
                            <w:rPr>
                              <w:rFonts w:ascii="Calibri" w:hAnsi="Calibri" w:cs="Calibri"/>
                              <w:color w:val="000000"/>
                              <w:sz w:val="16"/>
                            </w:rPr>
                            <w:t>Internal</w:t>
                          </w:r>
                          <w:proofErr w:type="spellEnd"/>
                        </w:p>
                      </w:txbxContent>
                    </v:textbox>
                    <w10:wrap anchorx="page" anchory="page"/>
                  </v:shape>
                </w:pict>
              </mc:Fallback>
            </mc:AlternateContent>
          </w:r>
          <w:r w:rsidRPr="004A3B6F">
            <w:rPr>
              <w:color w:val="595959" w:themeColor="text1" w:themeTint="A6"/>
              <w:sz w:val="18"/>
              <w:szCs w:val="18"/>
            </w:rPr>
            <w:t>KONFIDENCIALU</w:t>
          </w:r>
        </w:p>
      </w:tc>
      <w:tc>
        <w:tcPr>
          <w:tcW w:w="2052" w:type="pct"/>
          <w:tcBorders>
            <w:top w:val="single" w:sz="4" w:space="0" w:color="595959" w:themeColor="text1" w:themeTint="A6"/>
          </w:tcBorders>
        </w:tcPr>
        <w:p w14:paraId="574E1AEA" w14:textId="107C224D" w:rsidR="00554E31" w:rsidRPr="004A3B6F" w:rsidRDefault="00554E31">
          <w:pPr>
            <w:pStyle w:val="Footer"/>
            <w:rPr>
              <w:color w:val="595959" w:themeColor="text1" w:themeTint="A6"/>
              <w:sz w:val="18"/>
              <w:szCs w:val="18"/>
            </w:rPr>
          </w:pPr>
          <w:r w:rsidRPr="004A3B6F">
            <w:rPr>
              <w:color w:val="595959" w:themeColor="text1" w:themeTint="A6"/>
              <w:sz w:val="18"/>
              <w:szCs w:val="18"/>
            </w:rPr>
            <w:t xml:space="preserve"> </w:t>
          </w:r>
          <w:r w:rsidR="00952111">
            <w:rPr>
              <w:color w:val="595959" w:themeColor="text1" w:themeTint="A6"/>
              <w:sz w:val="18"/>
              <w:szCs w:val="18"/>
            </w:rPr>
            <w:fldChar w:fldCharType="begin"/>
          </w:r>
          <w:r w:rsidR="00952111">
            <w:rPr>
              <w:color w:val="595959" w:themeColor="text1" w:themeTint="A6"/>
              <w:sz w:val="18"/>
              <w:szCs w:val="18"/>
            </w:rPr>
            <w:instrText xml:space="preserve"> DATE  \@ "yyyy"  \* MERGEFORMAT </w:instrText>
          </w:r>
          <w:r w:rsidR="00952111">
            <w:rPr>
              <w:color w:val="595959" w:themeColor="text1" w:themeTint="A6"/>
              <w:sz w:val="18"/>
              <w:szCs w:val="18"/>
            </w:rPr>
            <w:fldChar w:fldCharType="separate"/>
          </w:r>
          <w:r w:rsidR="00782C5C">
            <w:rPr>
              <w:noProof/>
              <w:color w:val="595959" w:themeColor="text1" w:themeTint="A6"/>
              <w:sz w:val="18"/>
              <w:szCs w:val="18"/>
            </w:rPr>
            <w:t>2024</w:t>
          </w:r>
          <w:r w:rsidR="00952111">
            <w:rPr>
              <w:color w:val="595959" w:themeColor="text1" w:themeTint="A6"/>
              <w:sz w:val="18"/>
              <w:szCs w:val="18"/>
            </w:rPr>
            <w:fldChar w:fldCharType="end"/>
          </w:r>
        </w:p>
      </w:tc>
      <w:tc>
        <w:tcPr>
          <w:tcW w:w="1572" w:type="pct"/>
          <w:tcBorders>
            <w:top w:val="single" w:sz="4" w:space="0" w:color="595959" w:themeColor="text1" w:themeTint="A6"/>
          </w:tcBorders>
        </w:tcPr>
        <w:p w14:paraId="574E1AEB" w14:textId="7AE449F1" w:rsidR="00554E31" w:rsidRPr="004A3B6F" w:rsidRDefault="00554E31"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sidR="00C12939">
            <w:rPr>
              <w:noProof/>
              <w:color w:val="595959" w:themeColor="text1" w:themeTint="A6"/>
              <w:sz w:val="18"/>
              <w:szCs w:val="18"/>
            </w:rPr>
            <w:t>6</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sidR="00C12939">
            <w:rPr>
              <w:noProof/>
              <w:color w:val="595959" w:themeColor="text1" w:themeTint="A6"/>
              <w:sz w:val="18"/>
              <w:szCs w:val="18"/>
            </w:rPr>
            <w:t>33</w:t>
          </w:r>
          <w:r w:rsidRPr="004A3B6F">
            <w:rPr>
              <w:color w:val="595959" w:themeColor="text1" w:themeTint="A6"/>
              <w:sz w:val="18"/>
              <w:szCs w:val="18"/>
            </w:rPr>
            <w:fldChar w:fldCharType="end"/>
          </w:r>
        </w:p>
      </w:tc>
    </w:tr>
  </w:tbl>
  <w:p w14:paraId="574E1AED" w14:textId="77777777" w:rsidR="00554E31" w:rsidRPr="00544B68" w:rsidRDefault="00554E31" w:rsidP="00544B6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50AC85" w14:textId="2A722B06" w:rsidR="00554E31" w:rsidRPr="00FD07D1" w:rsidRDefault="00554E31" w:rsidP="00836A7A">
    <w:pPr>
      <w:pStyle w:val="Footer"/>
      <w:rPr>
        <w:sz w:val="18"/>
      </w:rPr>
    </w:pPr>
    <w:r>
      <w:rPr>
        <w:noProof/>
        <w:sz w:val="18"/>
        <w:lang w:eastAsia="lt-LT"/>
      </w:rPr>
      <mc:AlternateContent>
        <mc:Choice Requires="wps">
          <w:drawing>
            <wp:anchor distT="0" distB="0" distL="114300" distR="114300" simplePos="0" relativeHeight="251658241" behindDoc="0" locked="0" layoutInCell="0" allowOverlap="1" wp14:anchorId="3EA8F88E" wp14:editId="4DF44530">
              <wp:simplePos x="0" y="0"/>
              <wp:positionH relativeFrom="page">
                <wp:posOffset>0</wp:posOffset>
              </wp:positionH>
              <wp:positionV relativeFrom="page">
                <wp:posOffset>10229850</wp:posOffset>
              </wp:positionV>
              <wp:extent cx="7560945" cy="200025"/>
              <wp:effectExtent l="0" t="0" r="0" b="9525"/>
              <wp:wrapNone/>
              <wp:docPr id="65" name="MSIPCM20e04a3b98b1a64d6635f9e6" descr="{&quot;HashCode&quot;:26948429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0002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1067DF4" w14:textId="39E39451" w:rsidR="00554E31" w:rsidRPr="0079257C" w:rsidRDefault="00554E31" w:rsidP="0079257C">
                          <w:pPr>
                            <w:jc w:val="left"/>
                            <w:rPr>
                              <w:rFonts w:ascii="Calibri" w:hAnsi="Calibri" w:cs="Calibri"/>
                              <w:color w:val="000000"/>
                              <w:sz w:val="16"/>
                            </w:rPr>
                          </w:pPr>
                          <w:proofErr w:type="spellStart"/>
                          <w:r w:rsidRPr="0079257C">
                            <w:rPr>
                              <w:rFonts w:ascii="Calibri" w:hAnsi="Calibri" w:cs="Calibri"/>
                              <w:color w:val="000000"/>
                              <w:sz w:val="16"/>
                            </w:rPr>
                            <w:t>Sensitivity</w:t>
                          </w:r>
                          <w:proofErr w:type="spellEnd"/>
                          <w:r w:rsidRPr="0079257C">
                            <w:rPr>
                              <w:rFonts w:ascii="Calibri" w:hAnsi="Calibri" w:cs="Calibri"/>
                              <w:color w:val="000000"/>
                              <w:sz w:val="16"/>
                            </w:rPr>
                            <w:t xml:space="preserve">: </w:t>
                          </w:r>
                          <w:proofErr w:type="spellStart"/>
                          <w:r w:rsidRPr="0079257C">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type w14:anchorId="3EA8F88E" id="_x0000_t202" coordsize="21600,21600" o:spt="202" path="m,l,21600r21600,l21600,xe">
              <v:stroke joinstyle="miter"/>
              <v:path gradientshapeok="t" o:connecttype="rect"/>
            </v:shapetype>
            <v:shape id="MSIPCM20e04a3b98b1a64d6635f9e6" o:spid="_x0000_s1027" type="#_x0000_t202" alt="{&quot;HashCode&quot;:269484293,&quot;Height&quot;:842.0,&quot;Width&quot;:595.0,&quot;Placement&quot;:&quot;Footer&quot;,&quot;Index&quot;:&quot;FirstPage&quot;,&quot;Section&quot;:1,&quot;Top&quot;:0.0,&quot;Left&quot;:0.0}" style="position:absolute;left:0;text-align:left;margin-left:0;margin-top:805.5pt;width:595.35pt;height:15.75pt;z-index:25165824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" o:allowincell="f" filled="f" stroked="f" strokeweight=".5pt">
              <v:textbox inset="20pt,0,,0">
                <w:txbxContent>
                  <w:p w14:paraId="01067DF4" w14:textId="39E39451" w:rsidR="00554E31" w:rsidRPr="0079257C" w:rsidRDefault="00554E31" w:rsidP="0079257C">
                    <w:pPr>
                      <w:jc w:val="left"/>
                      <w:rPr>
                        <w:rFonts w:ascii="Calibri" w:hAnsi="Calibri" w:cs="Calibri"/>
                        <w:color w:val="000000"/>
                        <w:sz w:val="16"/>
                      </w:rPr>
                    </w:pPr>
                    <w:proofErr w:type="spellStart"/>
                    <w:r w:rsidRPr="0079257C">
                      <w:rPr>
                        <w:rFonts w:ascii="Calibri" w:hAnsi="Calibri" w:cs="Calibri"/>
                        <w:color w:val="000000"/>
                        <w:sz w:val="16"/>
                      </w:rPr>
                      <w:t>Sensitivity</w:t>
                    </w:r>
                    <w:proofErr w:type="spellEnd"/>
                    <w:r w:rsidRPr="0079257C">
                      <w:rPr>
                        <w:rFonts w:ascii="Calibri" w:hAnsi="Calibri" w:cs="Calibri"/>
                        <w:color w:val="000000"/>
                        <w:sz w:val="16"/>
                      </w:rPr>
                      <w:t xml:space="preserve">: </w:t>
                    </w:r>
                    <w:proofErr w:type="spellStart"/>
                    <w:r w:rsidRPr="0079257C">
                      <w:rPr>
                        <w:rFonts w:ascii="Calibri" w:hAnsi="Calibri" w:cs="Calibri"/>
                        <w:color w:val="000000"/>
                        <w:sz w:val="16"/>
                      </w:rPr>
                      <w:t>Internal</w:t>
                    </w:r>
                    <w:proofErr w:type="spellEnd"/>
                  </w:p>
                </w:txbxContent>
              </v:textbox>
              <w10:wrap anchorx="page" anchory="page"/>
            </v:shape>
          </w:pict>
        </mc:Fallback>
      </mc:AlternateContent>
    </w:r>
    <w:r w:rsidRPr="00FD07D1">
      <w:rPr>
        <w:sz w:val="18"/>
      </w:rPr>
      <w:fldChar w:fldCharType="begin"/>
    </w:r>
    <w:r w:rsidRPr="00FD07D1">
      <w:rPr>
        <w:sz w:val="18"/>
      </w:rPr>
      <w:instrText xml:space="preserve"> NUMPAGES </w:instrText>
    </w:r>
    <w:r w:rsidRPr="00FD07D1">
      <w:rPr>
        <w:sz w:val="18"/>
      </w:rPr>
      <w:fldChar w:fldCharType="separate"/>
    </w:r>
    <w:r w:rsidR="00C12939">
      <w:rPr>
        <w:noProof/>
        <w:sz w:val="18"/>
      </w:rPr>
      <w:t>33</w:t>
    </w:r>
    <w:r w:rsidRPr="00FD07D1">
      <w:rPr>
        <w:noProof/>
        <w:sz w:val="18"/>
      </w:rPr>
      <w:fldChar w:fldCharType="end"/>
    </w:r>
    <w:r w:rsidRPr="00FD07D1">
      <w:rPr>
        <w:sz w:val="18"/>
      </w:rPr>
      <w:t xml:space="preserve"> puslapiai</w:t>
    </w:r>
  </w:p>
  <w:p w14:paraId="7C48A4A7" w14:textId="77777777" w:rsidR="00554E31" w:rsidRPr="00FD07D1" w:rsidRDefault="00554E31" w:rsidP="00836A7A">
    <w:pPr>
      <w:pStyle w:val="Footer"/>
      <w:rPr>
        <w:sz w:val="18"/>
      </w:rPr>
    </w:pPr>
  </w:p>
  <w:p w14:paraId="09E1A54A" w14:textId="77777777" w:rsidR="00554E31" w:rsidRPr="00FD07D1" w:rsidRDefault="00554E31" w:rsidP="00836A7A">
    <w:pPr>
      <w:pStyle w:val="Footer"/>
      <w:rPr>
        <w:sz w:val="18"/>
      </w:rPr>
    </w:pPr>
  </w:p>
  <w:p w14:paraId="4498455E" w14:textId="3D69A2D2" w:rsidR="00554E31" w:rsidRPr="00FD07D1" w:rsidRDefault="00952111" w:rsidP="00836A7A">
    <w:pPr>
      <w:pStyle w:val="Footer"/>
      <w:rPr>
        <w:sz w:val="18"/>
      </w:rPr>
    </w:pPr>
    <w:r>
      <w:rPr>
        <w:sz w:val="18"/>
      </w:rPr>
      <w:fldChar w:fldCharType="begin"/>
    </w:r>
    <w:r>
      <w:rPr>
        <w:sz w:val="18"/>
      </w:rPr>
      <w:instrText xml:space="preserve"> DATE  \@ "yyyy"  \* MERGEFORMAT </w:instrText>
    </w:r>
    <w:r>
      <w:rPr>
        <w:sz w:val="18"/>
      </w:rPr>
      <w:fldChar w:fldCharType="separate"/>
    </w:r>
    <w:r w:rsidR="00782C5C">
      <w:rPr>
        <w:noProof/>
        <w:sz w:val="18"/>
      </w:rPr>
      <w:t>2024</w:t>
    </w:r>
    <w:r>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E1AFE" w14:textId="77777777" w:rsidR="00554E31" w:rsidRDefault="00554E31">
    <w:r>
      <w:fldChar w:fldCharType="begin"/>
    </w:r>
    <w:r>
      <w:instrText xml:space="preserve">PAGE  </w:instrText>
    </w:r>
    <w:r>
      <w:fldChar w:fldCharType="end"/>
    </w:r>
  </w:p>
  <w:p w14:paraId="574E1AFF" w14:textId="77777777" w:rsidR="00554E31" w:rsidRDefault="00554E3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4676E3" w:rsidRPr="004A3B6F" w14:paraId="1D851978" w14:textId="77777777" w:rsidTr="00022773">
      <w:tc>
        <w:tcPr>
          <w:tcW w:w="1375" w:type="pct"/>
          <w:tcBorders>
            <w:top w:val="single" w:sz="4" w:space="0" w:color="595959" w:themeColor="text1" w:themeTint="A6"/>
          </w:tcBorders>
        </w:tcPr>
        <w:p w14:paraId="6D31DA31" w14:textId="24782DC2" w:rsidR="004676E3" w:rsidRPr="004A3B6F" w:rsidRDefault="004676E3">
          <w:pPr>
            <w:pStyle w:val="Footer"/>
            <w:rPr>
              <w:color w:val="595959" w:themeColor="text1" w:themeTint="A6"/>
              <w:sz w:val="18"/>
              <w:szCs w:val="18"/>
            </w:rPr>
          </w:pPr>
          <w:r>
            <w:rPr>
              <w:noProof/>
              <w:color w:val="595959" w:themeColor="text1" w:themeTint="A6"/>
              <w:sz w:val="18"/>
              <w:szCs w:val="18"/>
            </w:rPr>
            <mc:AlternateContent>
              <mc:Choice Requires="wps">
                <w:drawing>
                  <wp:anchor distT="0" distB="0" distL="114300" distR="114300" simplePos="0" relativeHeight="251658244" behindDoc="0" locked="0" layoutInCell="0" allowOverlap="1" wp14:anchorId="504E9CAE" wp14:editId="72DD9992">
                    <wp:simplePos x="0" y="0"/>
                    <wp:positionH relativeFrom="page">
                      <wp:posOffset>0</wp:posOffset>
                    </wp:positionH>
                    <wp:positionV relativeFrom="page">
                      <wp:posOffset>10252075</wp:posOffset>
                    </wp:positionV>
                    <wp:extent cx="7560945" cy="250190"/>
                    <wp:effectExtent l="0" t="0" r="0" b="0"/>
                    <wp:wrapNone/>
                    <wp:docPr id="144" name="MSIPCM4e8447d9a3bc27bc99cbc7d2" descr="{&quot;HashCode&quot;:-1883315428,&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60945" cy="25019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7E33FB" w14:textId="77777777" w:rsidR="004676E3" w:rsidRPr="00E64F93" w:rsidRDefault="004676E3" w:rsidP="00E64F93">
                                <w:pPr>
                                  <w:jc w:val="left"/>
                                  <w:rPr>
                                    <w:color w:val="000000"/>
                                    <w:sz w:val="16"/>
                                  </w:rPr>
                                </w:pPr>
                                <w:proofErr w:type="spellStart"/>
                                <w:r w:rsidRPr="00E64F93">
                                  <w:rPr>
                                    <w:color w:val="000000"/>
                                    <w:sz w:val="16"/>
                                  </w:rPr>
                                  <w:t>Sensitivity</w:t>
                                </w:r>
                                <w:proofErr w:type="spellEnd"/>
                                <w:r w:rsidRPr="00E64F93">
                                  <w:rPr>
                                    <w:color w:val="000000"/>
                                    <w:sz w:val="16"/>
                                  </w:rPr>
                                  <w:t xml:space="preserve">: </w:t>
                                </w:r>
                                <w:proofErr w:type="spellStart"/>
                                <w:r w:rsidRPr="00E64F93">
                                  <w:rPr>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504E9CAE" id="_x0000_t202" coordsize="21600,21600" o:spt="202" path="m,l,21600r21600,l21600,xe">
                    <v:stroke joinstyle="miter"/>
                    <v:path gradientshapeok="t" o:connecttype="rect"/>
                  </v:shapetype>
                  <v:shape id="MSIPCM4e8447d9a3bc27bc99cbc7d2" o:spid="_x0000_s1028" type="#_x0000_t202" alt="{&quot;HashCode&quot;:-1883315428,&quot;Height&quot;:842.0,&quot;Width&quot;:595.0,&quot;Placement&quot;:&quot;Footer&quot;,&quot;Index&quot;:&quot;Primary&quot;,&quot;Section&quot;:2,&quot;Top&quot;:0.0,&quot;Left&quot;:0.0}" style="position:absolute;left:0;text-align:left;margin-left:0;margin-top:807.25pt;width:595.35pt;height:19.7pt;z-index:25165824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" o:allowincell="f" filled="f" stroked="f" strokeweight=".5pt">
                    <v:textbox inset="20pt,0,,0">
                      <w:txbxContent>
                        <w:p w14:paraId="427E33FB" w14:textId="77777777" w:rsidR="004676E3" w:rsidRPr="00E64F93" w:rsidRDefault="004676E3" w:rsidP="00E64F93">
                          <w:pPr>
                            <w:jc w:val="left"/>
                            <w:rPr>
                              <w:color w:val="000000"/>
                              <w:sz w:val="16"/>
                            </w:rPr>
                          </w:pPr>
                          <w:proofErr w:type="spellStart"/>
                          <w:r w:rsidRPr="00E64F93">
                            <w:rPr>
                              <w:color w:val="000000"/>
                              <w:sz w:val="16"/>
                            </w:rPr>
                            <w:t>Sensitivity</w:t>
                          </w:r>
                          <w:proofErr w:type="spellEnd"/>
                          <w:r w:rsidRPr="00E64F93">
                            <w:rPr>
                              <w:color w:val="000000"/>
                              <w:sz w:val="16"/>
                            </w:rPr>
                            <w:t xml:space="preserve">: </w:t>
                          </w:r>
                          <w:proofErr w:type="spellStart"/>
                          <w:r w:rsidRPr="00E64F93">
                            <w:rPr>
                              <w:color w:val="000000"/>
                              <w:sz w:val="16"/>
                            </w:rPr>
                            <w:t>Internal</w:t>
                          </w:r>
                          <w:proofErr w:type="spellEnd"/>
                        </w:p>
                      </w:txbxContent>
                    </v:textbox>
                    <w10:wrap anchorx="page" anchory="page"/>
                  </v:shape>
                </w:pict>
              </mc:Fallback>
            </mc:AlternateContent>
          </w:r>
        </w:p>
      </w:tc>
      <w:tc>
        <w:tcPr>
          <w:tcW w:w="2052" w:type="pct"/>
          <w:tcBorders>
            <w:top w:val="single" w:sz="4" w:space="0" w:color="595959" w:themeColor="text1" w:themeTint="A6"/>
          </w:tcBorders>
        </w:tcPr>
        <w:p w14:paraId="2C8C8C1A" w14:textId="0D4D7480" w:rsidR="004676E3" w:rsidRPr="004A3B6F" w:rsidRDefault="004676E3">
          <w:pPr>
            <w:pStyle w:val="Footer"/>
            <w:rPr>
              <w:color w:val="595959" w:themeColor="text1" w:themeTint="A6"/>
              <w:sz w:val="18"/>
              <w:szCs w:val="18"/>
            </w:rPr>
          </w:pPr>
          <w:r w:rsidRPr="004A3B6F">
            <w:rPr>
              <w:color w:val="595959" w:themeColor="text1" w:themeTint="A6"/>
              <w:sz w:val="18"/>
              <w:szCs w:val="18"/>
            </w:rPr>
            <w:t xml:space="preserve"> </w:t>
          </w:r>
          <w:r>
            <w:rPr>
              <w:color w:val="595959" w:themeColor="text1" w:themeTint="A6"/>
              <w:sz w:val="18"/>
              <w:szCs w:val="18"/>
            </w:rPr>
            <w:fldChar w:fldCharType="begin"/>
          </w:r>
          <w:r>
            <w:rPr>
              <w:color w:val="595959" w:themeColor="text1" w:themeTint="A6"/>
              <w:sz w:val="18"/>
              <w:szCs w:val="18"/>
            </w:rPr>
            <w:instrText xml:space="preserve"> DATE  \@ "yyyy"  \* MERGEFORMAT </w:instrText>
          </w:r>
          <w:r>
            <w:rPr>
              <w:color w:val="595959" w:themeColor="text1" w:themeTint="A6"/>
              <w:sz w:val="18"/>
              <w:szCs w:val="18"/>
            </w:rPr>
            <w:fldChar w:fldCharType="separate"/>
          </w:r>
          <w:r w:rsidR="00782C5C">
            <w:rPr>
              <w:noProof/>
              <w:color w:val="595959" w:themeColor="text1" w:themeTint="A6"/>
              <w:sz w:val="18"/>
              <w:szCs w:val="18"/>
            </w:rPr>
            <w:t>2024</w:t>
          </w:r>
          <w:r>
            <w:rPr>
              <w:color w:val="595959" w:themeColor="text1" w:themeTint="A6"/>
              <w:sz w:val="18"/>
              <w:szCs w:val="18"/>
            </w:rPr>
            <w:fldChar w:fldCharType="end"/>
          </w:r>
        </w:p>
      </w:tc>
      <w:tc>
        <w:tcPr>
          <w:tcW w:w="1572" w:type="pct"/>
          <w:tcBorders>
            <w:top w:val="single" w:sz="4" w:space="0" w:color="595959" w:themeColor="text1" w:themeTint="A6"/>
          </w:tcBorders>
        </w:tcPr>
        <w:p w14:paraId="26E7967E" w14:textId="77777777" w:rsidR="004676E3" w:rsidRPr="004A3B6F" w:rsidRDefault="004676E3"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30</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32</w:t>
          </w:r>
          <w:r w:rsidRPr="004A3B6F">
            <w:rPr>
              <w:color w:val="595959" w:themeColor="text1" w:themeTint="A6"/>
              <w:sz w:val="18"/>
              <w:szCs w:val="18"/>
            </w:rPr>
            <w:fldChar w:fldCharType="end"/>
          </w:r>
        </w:p>
      </w:tc>
    </w:tr>
  </w:tbl>
  <w:p w14:paraId="162EE531" w14:textId="290276AA" w:rsidR="004676E3" w:rsidRPr="00544B68" w:rsidRDefault="004676E3" w:rsidP="00544B6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554E31" w:rsidRPr="004A3B6F" w14:paraId="756D1E14" w14:textId="77777777" w:rsidTr="00022773">
      <w:tc>
        <w:tcPr>
          <w:tcW w:w="1375" w:type="pct"/>
          <w:tcBorders>
            <w:top w:val="single" w:sz="4" w:space="0" w:color="595959" w:themeColor="text1" w:themeTint="A6"/>
          </w:tcBorders>
        </w:tcPr>
        <w:p w14:paraId="63621EA4" w14:textId="091D1989" w:rsidR="00554E31" w:rsidRPr="004A3B6F" w:rsidRDefault="00554E31">
          <w:pPr>
            <w:pStyle w:val="Footer"/>
            <w:rPr>
              <w:color w:val="595959" w:themeColor="text1" w:themeTint="A6"/>
              <w:sz w:val="18"/>
              <w:szCs w:val="18"/>
            </w:rPr>
          </w:pPr>
          <w:r>
            <w:rPr>
              <w:noProof/>
              <w:color w:val="595959" w:themeColor="text1" w:themeTint="A6"/>
              <w:sz w:val="18"/>
              <w:szCs w:val="18"/>
              <w:lang w:eastAsia="lt-LT"/>
            </w:rPr>
            <mc:AlternateContent>
              <mc:Choice Requires="wps">
                <w:drawing>
                  <wp:anchor distT="0" distB="0" distL="114300" distR="114300" simplePos="0" relativeHeight="251658242" behindDoc="0" locked="0" layoutInCell="0" allowOverlap="1" wp14:anchorId="3C694408" wp14:editId="5FF3B205">
                    <wp:simplePos x="0" y="0"/>
                    <wp:positionH relativeFrom="page">
                      <wp:posOffset>0</wp:posOffset>
                    </wp:positionH>
                    <wp:positionV relativeFrom="page">
                      <wp:posOffset>10229215</wp:posOffset>
                    </wp:positionV>
                    <wp:extent cx="7560945" cy="273050"/>
                    <wp:effectExtent l="0" t="0" r="0" b="12700"/>
                    <wp:wrapNone/>
                    <wp:docPr id="66" name="MSIPCM641a4b52b6b7bf07064c7322" descr="{&quot;HashCode&quot;:269484293,&quot;Height&quot;:842.0,&quot;Width&quot;:595.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7EEA529" w14:textId="0931B9F3" w:rsidR="00554E31" w:rsidRPr="0079257C" w:rsidRDefault="00554E31" w:rsidP="0079257C">
                                <w:pPr>
                                  <w:jc w:val="left"/>
                                  <w:rPr>
                                    <w:rFonts w:ascii="Calibri" w:hAnsi="Calibri" w:cs="Calibri"/>
                                    <w:color w:val="000000"/>
                                    <w:sz w:val="16"/>
                                  </w:rPr>
                                </w:pPr>
                                <w:proofErr w:type="spellStart"/>
                                <w:r w:rsidRPr="0079257C">
                                  <w:rPr>
                                    <w:rFonts w:ascii="Calibri" w:hAnsi="Calibri" w:cs="Calibri"/>
                                    <w:color w:val="000000"/>
                                    <w:sz w:val="16"/>
                                  </w:rPr>
                                  <w:t>Sensitivity</w:t>
                                </w:r>
                                <w:proofErr w:type="spellEnd"/>
                                <w:r w:rsidRPr="0079257C">
                                  <w:rPr>
                                    <w:rFonts w:ascii="Calibri" w:hAnsi="Calibri" w:cs="Calibri"/>
                                    <w:color w:val="000000"/>
                                    <w:sz w:val="16"/>
                                  </w:rPr>
                                  <w:t xml:space="preserve">: </w:t>
                                </w:r>
                                <w:proofErr w:type="spellStart"/>
                                <w:r w:rsidRPr="0079257C">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3C694408" id="_x0000_t202" coordsize="21600,21600" o:spt="202" path="m,l,21600r21600,l21600,xe">
                    <v:stroke joinstyle="miter"/>
                    <v:path gradientshapeok="t" o:connecttype="rect"/>
                  </v:shapetype>
                  <v:shape id="MSIPCM641a4b52b6b7bf07064c7322" o:spid="_x0000_s1029" type="#_x0000_t202" alt="{&quot;HashCode&quot;:269484293,&quot;Height&quot;:842.0,&quot;Width&quot;:595.0,&quot;Placement&quot;:&quot;Footer&quot;,&quot;Index&quot;:&quot;Primary&quot;,&quot;Section&quot;:3,&quot;Top&quot;:0.0,&quot;Left&quot;:0.0}" style="position:absolute;left:0;text-align:left;margin-left:0;margin-top:805.45pt;width:595.35pt;height:21.5pt;z-index:25165824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" o:allowincell="f" filled="f" stroked="f" strokeweight=".5pt">
                    <v:textbox inset="20pt,0,,0">
                      <w:txbxContent>
                        <w:p w14:paraId="67EEA529" w14:textId="0931B9F3" w:rsidR="00554E31" w:rsidRPr="0079257C" w:rsidRDefault="00554E31" w:rsidP="0079257C">
                          <w:pPr>
                            <w:jc w:val="left"/>
                            <w:rPr>
                              <w:rFonts w:ascii="Calibri" w:hAnsi="Calibri" w:cs="Calibri"/>
                              <w:color w:val="000000"/>
                              <w:sz w:val="16"/>
                            </w:rPr>
                          </w:pPr>
                          <w:proofErr w:type="spellStart"/>
                          <w:r w:rsidRPr="0079257C">
                            <w:rPr>
                              <w:rFonts w:ascii="Calibri" w:hAnsi="Calibri" w:cs="Calibri"/>
                              <w:color w:val="000000"/>
                              <w:sz w:val="16"/>
                            </w:rPr>
                            <w:t>Sensitivity</w:t>
                          </w:r>
                          <w:proofErr w:type="spellEnd"/>
                          <w:r w:rsidRPr="0079257C">
                            <w:rPr>
                              <w:rFonts w:ascii="Calibri" w:hAnsi="Calibri" w:cs="Calibri"/>
                              <w:color w:val="000000"/>
                              <w:sz w:val="16"/>
                            </w:rPr>
                            <w:t xml:space="preserve">: </w:t>
                          </w:r>
                          <w:proofErr w:type="spellStart"/>
                          <w:r w:rsidRPr="0079257C">
                            <w:rPr>
                              <w:rFonts w:ascii="Calibri" w:hAnsi="Calibri" w:cs="Calibri"/>
                              <w:color w:val="000000"/>
                              <w:sz w:val="16"/>
                            </w:rPr>
                            <w:t>Internal</w:t>
                          </w:r>
                          <w:proofErr w:type="spellEnd"/>
                        </w:p>
                      </w:txbxContent>
                    </v:textbox>
                    <w10:wrap anchorx="page" anchory="page"/>
                  </v:shape>
                </w:pict>
              </mc:Fallback>
            </mc:AlternateContent>
          </w:r>
          <w:r w:rsidRPr="004A3B6F">
            <w:rPr>
              <w:color w:val="595959" w:themeColor="text1" w:themeTint="A6"/>
              <w:sz w:val="18"/>
              <w:szCs w:val="18"/>
            </w:rPr>
            <w:t>KONFIDENCIALU</w:t>
          </w:r>
        </w:p>
      </w:tc>
      <w:tc>
        <w:tcPr>
          <w:tcW w:w="2052" w:type="pct"/>
          <w:tcBorders>
            <w:top w:val="single" w:sz="4" w:space="0" w:color="595959" w:themeColor="text1" w:themeTint="A6"/>
          </w:tcBorders>
        </w:tcPr>
        <w:p w14:paraId="463E52BE" w14:textId="4C4F22FB" w:rsidR="00554E31" w:rsidRPr="004A3B6F" w:rsidRDefault="00554E31">
          <w:pPr>
            <w:pStyle w:val="Footer"/>
            <w:rPr>
              <w:color w:val="595959" w:themeColor="text1" w:themeTint="A6"/>
              <w:sz w:val="18"/>
              <w:szCs w:val="18"/>
            </w:rPr>
          </w:pPr>
          <w:r w:rsidRPr="004A3B6F">
            <w:rPr>
              <w:color w:val="595959" w:themeColor="text1" w:themeTint="A6"/>
              <w:sz w:val="18"/>
              <w:szCs w:val="18"/>
            </w:rPr>
            <w:t xml:space="preserve"> </w:t>
          </w:r>
          <w:r w:rsidR="00952111">
            <w:rPr>
              <w:color w:val="595959" w:themeColor="text1" w:themeTint="A6"/>
              <w:sz w:val="18"/>
              <w:szCs w:val="18"/>
            </w:rPr>
            <w:fldChar w:fldCharType="begin"/>
          </w:r>
          <w:r w:rsidR="00952111">
            <w:rPr>
              <w:color w:val="595959" w:themeColor="text1" w:themeTint="A6"/>
              <w:sz w:val="18"/>
              <w:szCs w:val="18"/>
            </w:rPr>
            <w:instrText xml:space="preserve"> DATE  \@ "yyyy"  \* MERGEFORMAT </w:instrText>
          </w:r>
          <w:r w:rsidR="00952111">
            <w:rPr>
              <w:color w:val="595959" w:themeColor="text1" w:themeTint="A6"/>
              <w:sz w:val="18"/>
              <w:szCs w:val="18"/>
            </w:rPr>
            <w:fldChar w:fldCharType="separate"/>
          </w:r>
          <w:r w:rsidR="00782C5C">
            <w:rPr>
              <w:noProof/>
              <w:color w:val="595959" w:themeColor="text1" w:themeTint="A6"/>
              <w:sz w:val="18"/>
              <w:szCs w:val="18"/>
            </w:rPr>
            <w:t>2024</w:t>
          </w:r>
          <w:r w:rsidR="00952111">
            <w:rPr>
              <w:color w:val="595959" w:themeColor="text1" w:themeTint="A6"/>
              <w:sz w:val="18"/>
              <w:szCs w:val="18"/>
            </w:rPr>
            <w:fldChar w:fldCharType="end"/>
          </w:r>
        </w:p>
      </w:tc>
      <w:tc>
        <w:tcPr>
          <w:tcW w:w="1572" w:type="pct"/>
          <w:tcBorders>
            <w:top w:val="single" w:sz="4" w:space="0" w:color="595959" w:themeColor="text1" w:themeTint="A6"/>
          </w:tcBorders>
        </w:tcPr>
        <w:p w14:paraId="5FF92E2B" w14:textId="16C9DAB8" w:rsidR="00554E31" w:rsidRPr="004A3B6F" w:rsidRDefault="00554E31"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sidR="00C12939">
            <w:rPr>
              <w:noProof/>
              <w:color w:val="595959" w:themeColor="text1" w:themeTint="A6"/>
              <w:sz w:val="18"/>
              <w:szCs w:val="18"/>
            </w:rPr>
            <w:t>33</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sidR="00C12939">
            <w:rPr>
              <w:noProof/>
              <w:color w:val="595959" w:themeColor="text1" w:themeTint="A6"/>
              <w:sz w:val="18"/>
              <w:szCs w:val="18"/>
            </w:rPr>
            <w:t>33</w:t>
          </w:r>
          <w:r w:rsidRPr="004A3B6F">
            <w:rPr>
              <w:color w:val="595959" w:themeColor="text1" w:themeTint="A6"/>
              <w:sz w:val="18"/>
              <w:szCs w:val="18"/>
            </w:rPr>
            <w:fldChar w:fldCharType="end"/>
          </w:r>
        </w:p>
      </w:tc>
    </w:tr>
  </w:tbl>
  <w:p w14:paraId="7627EC22" w14:textId="77777777" w:rsidR="00554E31" w:rsidRPr="00544B68" w:rsidRDefault="00554E31" w:rsidP="00544B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D1E92D" w14:textId="77777777" w:rsidR="00291CD0" w:rsidRDefault="00291CD0">
      <w:r>
        <w:separator/>
      </w:r>
    </w:p>
  </w:footnote>
  <w:footnote w:type="continuationSeparator" w:id="0">
    <w:p w14:paraId="2521D3F2" w14:textId="77777777" w:rsidR="00291CD0" w:rsidRDefault="00291CD0">
      <w:r>
        <w:continuationSeparator/>
      </w:r>
    </w:p>
  </w:footnote>
  <w:footnote w:type="continuationNotice" w:id="1">
    <w:p w14:paraId="4E526F16" w14:textId="77777777" w:rsidR="00291CD0" w:rsidRDefault="00291CD0"/>
  </w:footnote>
  <w:footnote w:id="2">
    <w:p w14:paraId="574E1B02" w14:textId="77777777" w:rsidR="00554E31" w:rsidRPr="00F87467" w:rsidRDefault="00554E31" w:rsidP="006364B2">
      <w:pPr>
        <w:pStyle w:val="FootnoteText"/>
        <w:rPr>
          <w:color w:val="595959" w:themeColor="text1" w:themeTint="A6"/>
        </w:rPr>
      </w:pPr>
      <w:r w:rsidRPr="00F87467">
        <w:rPr>
          <w:rStyle w:val="FootnoteReference"/>
          <w:color w:val="595959" w:themeColor="text1" w:themeTint="A6"/>
        </w:rPr>
        <w:footnoteRef/>
      </w:r>
      <w:r w:rsidRPr="00F87467">
        <w:rPr>
          <w:color w:val="595959" w:themeColor="text1" w:themeTint="A6"/>
        </w:rPr>
        <w:t xml:space="preserve"> Pakeitimo tipas nurodo, koks buvo atliktas pakeitimas: ar naujai pridėtas skyrius, ar koreguotas esantis.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034CD" w14:textId="77777777" w:rsidR="00554E31" w:rsidRPr="00544B68" w:rsidRDefault="00554E3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2D1056"/>
    <w:multiLevelType w:val="multilevel"/>
    <w:tmpl w:val="E040ACCC"/>
    <w:lvl w:ilvl="0">
      <w:start w:val="1"/>
      <w:numFmt w:val="decimal"/>
      <w:pStyle w:val="Heading1"/>
      <w:suff w:val="space"/>
      <w:lvlText w:val="%1."/>
      <w:lvlJc w:val="left"/>
      <w:pPr>
        <w:ind w:left="432" w:hanging="432"/>
      </w:pPr>
      <w:rPr>
        <w:rFonts w:hint="default"/>
        <w:b/>
        <w:i w:val="0"/>
      </w:rPr>
    </w:lvl>
    <w:lvl w:ilvl="1">
      <w:start w:val="1"/>
      <w:numFmt w:val="decimal"/>
      <w:pStyle w:val="Heading2"/>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861" w:hanging="720"/>
      </w:pPr>
      <w:rPr>
        <w:rFonts w:hint="default"/>
        <w:color w:val="447524"/>
      </w:rPr>
    </w:lvl>
    <w:lvl w:ilvl="3">
      <w:start w:val="1"/>
      <w:numFmt w:val="decimal"/>
      <w:pStyle w:val="Heading4"/>
      <w:suff w:val="space"/>
      <w:lvlText w:val="%1.%2.%3.%4."/>
      <w:lvlJc w:val="left"/>
      <w:pPr>
        <w:ind w:left="864" w:hanging="864"/>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726"/>
        </w:tabs>
        <w:ind w:left="726" w:hanging="1152"/>
      </w:pPr>
      <w:rPr>
        <w:rFonts w:hint="default"/>
        <w:color w:val="447524"/>
      </w:rPr>
    </w:lvl>
    <w:lvl w:ilvl="6">
      <w:start w:val="1"/>
      <w:numFmt w:val="decimal"/>
      <w:pStyle w:val="Heading7"/>
      <w:lvlText w:val="%1.%2.%3.%4.%5.%6.%7"/>
      <w:lvlJc w:val="left"/>
      <w:pPr>
        <w:tabs>
          <w:tab w:val="num" w:pos="870"/>
        </w:tabs>
        <w:ind w:left="870" w:hanging="1296"/>
      </w:pPr>
      <w:rPr>
        <w:rFonts w:hint="default"/>
        <w:color w:val="447524"/>
      </w:rPr>
    </w:lvl>
    <w:lvl w:ilvl="7">
      <w:start w:val="1"/>
      <w:numFmt w:val="decimal"/>
      <w:pStyle w:val="Heading8"/>
      <w:lvlText w:val="%1.%2.%3.%4.%5.%6.%7.%8"/>
      <w:lvlJc w:val="left"/>
      <w:pPr>
        <w:tabs>
          <w:tab w:val="num" w:pos="1014"/>
        </w:tabs>
        <w:ind w:left="1014" w:hanging="1440"/>
      </w:pPr>
      <w:rPr>
        <w:rFonts w:hint="default"/>
        <w:color w:val="447524"/>
      </w:rPr>
    </w:lvl>
    <w:lvl w:ilvl="8">
      <w:start w:val="1"/>
      <w:numFmt w:val="decimal"/>
      <w:pStyle w:val="Heading9"/>
      <w:lvlText w:val="%1.%2.%3.%4.%5.%6.%7.%8.%9"/>
      <w:lvlJc w:val="left"/>
      <w:pPr>
        <w:tabs>
          <w:tab w:val="num" w:pos="1158"/>
        </w:tabs>
        <w:ind w:left="1158" w:hanging="1584"/>
      </w:pPr>
      <w:rPr>
        <w:rFonts w:hint="default"/>
        <w:color w:val="447524"/>
      </w:rPr>
    </w:lvl>
  </w:abstractNum>
  <w:abstractNum w:abstractNumId="1" w15:restartNumberingAfterBreak="0">
    <w:nsid w:val="2F5B01C9"/>
    <w:multiLevelType w:val="multilevel"/>
    <w:tmpl w:val="CD409FCA"/>
    <w:lvl w:ilvl="0">
      <w:start w:val="1"/>
      <w:numFmt w:val="decimal"/>
      <w:pStyle w:val="Numeracij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17E6300"/>
    <w:multiLevelType w:val="hybridMultilevel"/>
    <w:tmpl w:val="6DCE18EE"/>
    <w:lvl w:ilvl="0" w:tplc="0427000F">
      <w:start w:val="1"/>
      <w:numFmt w:val="bullet"/>
      <w:pStyle w:val="Bullets1"/>
      <w:lvlText w:val=""/>
      <w:lvlJc w:val="left"/>
      <w:pPr>
        <w:tabs>
          <w:tab w:val="num" w:pos="1780"/>
        </w:tabs>
        <w:ind w:left="1780" w:hanging="360"/>
      </w:pPr>
      <w:rPr>
        <w:rFonts w:ascii="Symbol" w:hAnsi="Symbol" w:hint="default"/>
        <w:color w:val="auto"/>
      </w:rPr>
    </w:lvl>
    <w:lvl w:ilvl="1" w:tplc="04270019">
      <w:start w:val="1"/>
      <w:numFmt w:val="bullet"/>
      <w:pStyle w:val="Bullets2"/>
      <w:lvlText w:val="o"/>
      <w:lvlJc w:val="left"/>
      <w:pPr>
        <w:tabs>
          <w:tab w:val="num" w:pos="2576"/>
        </w:tabs>
        <w:ind w:left="2576" w:hanging="360"/>
      </w:pPr>
      <w:rPr>
        <w:rFonts w:ascii="Courier New" w:hAnsi="Courier New" w:cs="Courier New" w:hint="default"/>
      </w:rPr>
    </w:lvl>
    <w:lvl w:ilvl="2" w:tplc="0427001B">
      <w:start w:val="1"/>
      <w:numFmt w:val="bullet"/>
      <w:lvlText w:val=""/>
      <w:lvlJc w:val="left"/>
      <w:pPr>
        <w:tabs>
          <w:tab w:val="num" w:pos="3296"/>
        </w:tabs>
        <w:ind w:left="3296" w:hanging="360"/>
      </w:pPr>
      <w:rPr>
        <w:rFonts w:ascii="Wingdings" w:hAnsi="Wingdings" w:hint="default"/>
      </w:rPr>
    </w:lvl>
    <w:lvl w:ilvl="3" w:tplc="0427000F">
      <w:start w:val="1"/>
      <w:numFmt w:val="bullet"/>
      <w:lvlText w:val=""/>
      <w:lvlJc w:val="left"/>
      <w:pPr>
        <w:tabs>
          <w:tab w:val="num" w:pos="4016"/>
        </w:tabs>
        <w:ind w:left="4016" w:hanging="360"/>
      </w:pPr>
      <w:rPr>
        <w:rFonts w:ascii="Symbol" w:hAnsi="Symbol" w:hint="default"/>
      </w:rPr>
    </w:lvl>
    <w:lvl w:ilvl="4" w:tplc="04270019" w:tentative="1">
      <w:start w:val="1"/>
      <w:numFmt w:val="bullet"/>
      <w:lvlText w:val="o"/>
      <w:lvlJc w:val="left"/>
      <w:pPr>
        <w:tabs>
          <w:tab w:val="num" w:pos="4736"/>
        </w:tabs>
        <w:ind w:left="4736" w:hanging="360"/>
      </w:pPr>
      <w:rPr>
        <w:rFonts w:ascii="Courier New" w:hAnsi="Courier New" w:cs="Courier New" w:hint="default"/>
      </w:rPr>
    </w:lvl>
    <w:lvl w:ilvl="5" w:tplc="0427001B" w:tentative="1">
      <w:start w:val="1"/>
      <w:numFmt w:val="bullet"/>
      <w:lvlText w:val=""/>
      <w:lvlJc w:val="left"/>
      <w:pPr>
        <w:tabs>
          <w:tab w:val="num" w:pos="5456"/>
        </w:tabs>
        <w:ind w:left="5456" w:hanging="360"/>
      </w:pPr>
      <w:rPr>
        <w:rFonts w:ascii="Wingdings" w:hAnsi="Wingdings" w:hint="default"/>
      </w:rPr>
    </w:lvl>
    <w:lvl w:ilvl="6" w:tplc="0427000F" w:tentative="1">
      <w:start w:val="1"/>
      <w:numFmt w:val="bullet"/>
      <w:lvlText w:val=""/>
      <w:lvlJc w:val="left"/>
      <w:pPr>
        <w:tabs>
          <w:tab w:val="num" w:pos="6176"/>
        </w:tabs>
        <w:ind w:left="6176" w:hanging="360"/>
      </w:pPr>
      <w:rPr>
        <w:rFonts w:ascii="Symbol" w:hAnsi="Symbol" w:hint="default"/>
      </w:rPr>
    </w:lvl>
    <w:lvl w:ilvl="7" w:tplc="04270019" w:tentative="1">
      <w:start w:val="1"/>
      <w:numFmt w:val="bullet"/>
      <w:lvlText w:val="o"/>
      <w:lvlJc w:val="left"/>
      <w:pPr>
        <w:tabs>
          <w:tab w:val="num" w:pos="6896"/>
        </w:tabs>
        <w:ind w:left="6896" w:hanging="360"/>
      </w:pPr>
      <w:rPr>
        <w:rFonts w:ascii="Courier New" w:hAnsi="Courier New" w:cs="Courier New" w:hint="default"/>
      </w:rPr>
    </w:lvl>
    <w:lvl w:ilvl="8" w:tplc="0427001B" w:tentative="1">
      <w:start w:val="1"/>
      <w:numFmt w:val="bullet"/>
      <w:lvlText w:val=""/>
      <w:lvlJc w:val="left"/>
      <w:pPr>
        <w:tabs>
          <w:tab w:val="num" w:pos="7616"/>
        </w:tabs>
        <w:ind w:left="7616" w:hanging="360"/>
      </w:pPr>
      <w:rPr>
        <w:rFonts w:ascii="Wingdings" w:hAnsi="Wingdings" w:hint="default"/>
      </w:rPr>
    </w:lvl>
  </w:abstractNum>
  <w:abstractNum w:abstractNumId="3"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4" w15:restartNumberingAfterBreak="0">
    <w:nsid w:val="35DB43BE"/>
    <w:multiLevelType w:val="hybridMultilevel"/>
    <w:tmpl w:val="D2EC51D8"/>
    <w:lvl w:ilvl="0" w:tplc="2B9EB06C">
      <w:start w:val="1"/>
      <w:numFmt w:val="decimal"/>
      <w:pStyle w:val="Scenarijausnumeravimas"/>
      <w:lvlText w:val="%1."/>
      <w:lvlJc w:val="left"/>
      <w:pPr>
        <w:ind w:left="785" w:hanging="360"/>
      </w:pPr>
      <w:rPr>
        <w:rFonts w:hint="default"/>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5" w15:restartNumberingAfterBreak="0">
    <w:nsid w:val="37AD1E2A"/>
    <w:multiLevelType w:val="singleLevel"/>
    <w:tmpl w:val="F0A6AC78"/>
    <w:lvl w:ilvl="0">
      <w:start w:val="1"/>
      <w:numFmt w:val="bullet"/>
      <w:pStyle w:val="special"/>
      <w:lvlText w:val=""/>
      <w:lvlJc w:val="left"/>
      <w:pPr>
        <w:tabs>
          <w:tab w:val="num" w:pos="360"/>
        </w:tabs>
        <w:ind w:left="360" w:hanging="360"/>
      </w:pPr>
      <w:rPr>
        <w:rFonts w:ascii="Wingdings" w:hAnsi="Wingdings" w:hint="default"/>
      </w:rPr>
    </w:lvl>
  </w:abstractNum>
  <w:abstractNum w:abstractNumId="6" w15:restartNumberingAfterBreak="0">
    <w:nsid w:val="40E309B9"/>
    <w:multiLevelType w:val="multilevel"/>
    <w:tmpl w:val="06683668"/>
    <w:lvl w:ilvl="0">
      <w:start w:val="1"/>
      <w:numFmt w:val="decimal"/>
      <w:pStyle w:val="ListParagraph"/>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24E7557"/>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8" w15:restartNumberingAfterBreak="0">
    <w:nsid w:val="42A86D8F"/>
    <w:multiLevelType w:val="singleLevel"/>
    <w:tmpl w:val="36E8C51A"/>
    <w:lvl w:ilvl="0">
      <w:start w:val="1"/>
      <w:numFmt w:val="decimal"/>
      <w:pStyle w:val="tabletext"/>
      <w:lvlText w:val="%1 pav."/>
      <w:lvlJc w:val="left"/>
      <w:pPr>
        <w:tabs>
          <w:tab w:val="num" w:pos="1080"/>
        </w:tabs>
        <w:ind w:left="360" w:hanging="360"/>
      </w:pPr>
    </w:lvl>
  </w:abstractNum>
  <w:abstractNum w:abstractNumId="9" w15:restartNumberingAfterBreak="0">
    <w:nsid w:val="55E75091"/>
    <w:multiLevelType w:val="hybridMultilevel"/>
    <w:tmpl w:val="2B34CDF2"/>
    <w:lvl w:ilvl="0" w:tplc="04270001">
      <w:start w:val="1"/>
      <w:numFmt w:val="decimal"/>
      <w:pStyle w:val="Priedas"/>
      <w:lvlText w:val="Priedas %1."/>
      <w:lvlJc w:val="left"/>
      <w:pPr>
        <w:tabs>
          <w:tab w:val="num" w:pos="1287"/>
        </w:tabs>
        <w:ind w:left="1287" w:hanging="128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0" w15:restartNumberingAfterBreak="0">
    <w:nsid w:val="56AA7A54"/>
    <w:multiLevelType w:val="hybridMultilevel"/>
    <w:tmpl w:val="97180828"/>
    <w:lvl w:ilvl="0" w:tplc="FFFFFFFF">
      <w:start w:val="1"/>
      <w:numFmt w:val="bullet"/>
      <w:pStyle w:val="Bulletedintable"/>
      <w:lvlText w:val=""/>
      <w:lvlJc w:val="left"/>
      <w:pPr>
        <w:tabs>
          <w:tab w:val="num" w:pos="170"/>
        </w:tabs>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D026A73"/>
    <w:multiLevelType w:val="multilevel"/>
    <w:tmpl w:val="CADE4740"/>
    <w:lvl w:ilvl="0">
      <w:start w:val="1"/>
      <w:numFmt w:val="bullet"/>
      <w:pStyle w:val="Sraas1"/>
      <w:lvlText w:val=""/>
      <w:lvlJc w:val="left"/>
      <w:pPr>
        <w:tabs>
          <w:tab w:val="num" w:pos="1117"/>
        </w:tabs>
        <w:ind w:left="284" w:hanging="284"/>
      </w:pPr>
      <w:rPr>
        <w:rFonts w:ascii="Symbol" w:hAnsi="Symbol" w:hint="default"/>
        <w:color w:val="000000" w:themeColor="text1"/>
        <w:sz w:val="16"/>
      </w:rPr>
    </w:lvl>
    <w:lvl w:ilvl="1">
      <w:start w:val="1"/>
      <w:numFmt w:val="bullet"/>
      <w:lvlText w:val=""/>
      <w:lvlJc w:val="left"/>
      <w:pPr>
        <w:tabs>
          <w:tab w:val="num" w:pos="1684"/>
        </w:tabs>
        <w:ind w:left="851" w:hanging="284"/>
      </w:pPr>
      <w:rPr>
        <w:rFonts w:ascii="Wingdings" w:hAnsi="Wingdings" w:hint="default"/>
        <w:color w:val="000000" w:themeColor="text1"/>
        <w:sz w:val="12"/>
      </w:rPr>
    </w:lvl>
    <w:lvl w:ilvl="2">
      <w:start w:val="1"/>
      <w:numFmt w:val="bullet"/>
      <w:lvlText w:val=""/>
      <w:lvlJc w:val="left"/>
      <w:pPr>
        <w:tabs>
          <w:tab w:val="num" w:pos="2251"/>
        </w:tabs>
        <w:ind w:left="1418" w:hanging="284"/>
      </w:pPr>
      <w:rPr>
        <w:rFonts w:ascii="Wingdings" w:hAnsi="Wingdings" w:hint="default"/>
        <w:color w:val="000000" w:themeColor="text1"/>
        <w:sz w:val="12"/>
      </w:rPr>
    </w:lvl>
    <w:lvl w:ilvl="3">
      <w:start w:val="1"/>
      <w:numFmt w:val="bullet"/>
      <w:lvlText w:val=""/>
      <w:lvlJc w:val="left"/>
      <w:pPr>
        <w:tabs>
          <w:tab w:val="num" w:pos="2818"/>
        </w:tabs>
        <w:ind w:left="1985" w:hanging="284"/>
      </w:pPr>
      <w:rPr>
        <w:rFonts w:ascii="Wingdings" w:hAnsi="Wingdings" w:hint="default"/>
        <w:color w:val="000000" w:themeColor="text1"/>
        <w:sz w:val="12"/>
      </w:rPr>
    </w:lvl>
    <w:lvl w:ilvl="4">
      <w:start w:val="1"/>
      <w:numFmt w:val="bullet"/>
      <w:lvlText w:val=""/>
      <w:lvlJc w:val="left"/>
      <w:pPr>
        <w:tabs>
          <w:tab w:val="num" w:pos="3385"/>
        </w:tabs>
        <w:ind w:left="2552" w:hanging="284"/>
      </w:pPr>
      <w:rPr>
        <w:rFonts w:ascii="Wingdings" w:hAnsi="Wingdings" w:hint="default"/>
        <w:color w:val="000000" w:themeColor="text1"/>
        <w:sz w:val="12"/>
      </w:rPr>
    </w:lvl>
    <w:lvl w:ilvl="5">
      <w:start w:val="1"/>
      <w:numFmt w:val="bullet"/>
      <w:lvlText w:val="o"/>
      <w:lvlJc w:val="left"/>
      <w:pPr>
        <w:tabs>
          <w:tab w:val="num" w:pos="3952"/>
        </w:tabs>
        <w:ind w:left="3119" w:hanging="284"/>
      </w:pPr>
      <w:rPr>
        <w:rFonts w:ascii="Courier New" w:hAnsi="Courier New" w:hint="default"/>
        <w:color w:val="000000" w:themeColor="text1"/>
        <w:sz w:val="12"/>
      </w:rPr>
    </w:lvl>
    <w:lvl w:ilvl="6">
      <w:start w:val="1"/>
      <w:numFmt w:val="bullet"/>
      <w:lvlText w:val=""/>
      <w:lvlJc w:val="left"/>
      <w:pPr>
        <w:tabs>
          <w:tab w:val="num" w:pos="4519"/>
        </w:tabs>
        <w:ind w:left="3686" w:hanging="284"/>
      </w:pPr>
      <w:rPr>
        <w:rFonts w:ascii="Wingdings" w:hAnsi="Wingdings" w:hint="default"/>
        <w:color w:val="000000" w:themeColor="text1"/>
        <w:sz w:val="16"/>
      </w:rPr>
    </w:lvl>
    <w:lvl w:ilvl="7">
      <w:start w:val="1"/>
      <w:numFmt w:val="bullet"/>
      <w:lvlText w:val=""/>
      <w:lvlJc w:val="left"/>
      <w:pPr>
        <w:tabs>
          <w:tab w:val="num" w:pos="5086"/>
        </w:tabs>
        <w:ind w:left="4253" w:hanging="284"/>
      </w:pPr>
      <w:rPr>
        <w:rFonts w:ascii="Wingdings" w:hAnsi="Wingdings" w:hint="default"/>
        <w:color w:val="000000" w:themeColor="text1"/>
        <w:sz w:val="16"/>
      </w:rPr>
    </w:lvl>
    <w:lvl w:ilvl="8">
      <w:start w:val="1"/>
      <w:numFmt w:val="bullet"/>
      <w:lvlText w:val=""/>
      <w:lvlJc w:val="left"/>
      <w:pPr>
        <w:tabs>
          <w:tab w:val="num" w:pos="5653"/>
        </w:tabs>
        <w:ind w:left="4820" w:hanging="284"/>
      </w:pPr>
      <w:rPr>
        <w:rFonts w:ascii="Wingdings" w:hAnsi="Wingdings" w:hint="default"/>
        <w:color w:val="000000" w:themeColor="text1"/>
        <w:sz w:val="16"/>
      </w:rPr>
    </w:lvl>
  </w:abstractNum>
  <w:abstractNum w:abstractNumId="12" w15:restartNumberingAfterBreak="0">
    <w:nsid w:val="6DAE7887"/>
    <w:multiLevelType w:val="hybridMultilevel"/>
    <w:tmpl w:val="0D2CBD62"/>
    <w:lvl w:ilvl="0" w:tplc="109808A8">
      <w:start w:val="1"/>
      <w:numFmt w:val="bullet"/>
      <w:pStyle w:val="Lentelssraas"/>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AB41239"/>
    <w:multiLevelType w:val="multilevel"/>
    <w:tmpl w:val="A8A09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Antraste3tuned"/>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99064365">
    <w:abstractNumId w:val="2"/>
  </w:num>
  <w:num w:numId="2" w16cid:durableId="1392731640">
    <w:abstractNumId w:val="0"/>
  </w:num>
  <w:num w:numId="3" w16cid:durableId="1093089832">
    <w:abstractNumId w:val="9"/>
  </w:num>
  <w:num w:numId="4" w16cid:durableId="1566988691">
    <w:abstractNumId w:val="8"/>
  </w:num>
  <w:num w:numId="5" w16cid:durableId="420641845">
    <w:abstractNumId w:val="5"/>
  </w:num>
  <w:num w:numId="6" w16cid:durableId="1496677996">
    <w:abstractNumId w:val="7"/>
  </w:num>
  <w:num w:numId="7" w16cid:durableId="848372030">
    <w:abstractNumId w:val="3"/>
  </w:num>
  <w:num w:numId="8" w16cid:durableId="1940483352">
    <w:abstractNumId w:val="4"/>
  </w:num>
  <w:num w:numId="9" w16cid:durableId="436953062">
    <w:abstractNumId w:val="12"/>
  </w:num>
  <w:num w:numId="10" w16cid:durableId="37821867">
    <w:abstractNumId w:val="11"/>
  </w:num>
  <w:num w:numId="11" w16cid:durableId="646082921">
    <w:abstractNumId w:val="10"/>
  </w:num>
  <w:num w:numId="12" w16cid:durableId="2089494954">
    <w:abstractNumId w:val="13"/>
  </w:num>
  <w:num w:numId="13" w16cid:durableId="382026558">
    <w:abstractNumId w:val="6"/>
  </w:num>
  <w:num w:numId="14" w16cid:durableId="317880051">
    <w:abstractNumId w:val="1"/>
  </w:num>
  <w:num w:numId="15" w16cid:durableId="8922302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146946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747334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480486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148419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710784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013360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576850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1516507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87211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887328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1059577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977684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264998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1548710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58823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653363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337668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5666899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06523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200288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57015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17274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105477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854724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028551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092987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6082257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264002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292148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94530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181806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5131636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044809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843232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0652067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233157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2499746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5144965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13617675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242582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18255080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903294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960803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53492806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150174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2157236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1754597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9791455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889092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457908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8128090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8578873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101364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82635707">
    <w:abstractNumId w:val="1"/>
  </w:num>
  <w:num w:numId="70" w16cid:durableId="13598962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09977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7636800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2538522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88987685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028541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5618611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8107511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204677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1714091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7308073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1144688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03030126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8445127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GrammaticalErrors/>
  <w:activeWritingStyle w:appName="MSWord" w:lang="lt-LT" w:vendorID="71"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396"/>
  <w:drawingGridHorizontalSpacing w:val="100"/>
  <w:displayHorizontalDrawingGridEvery w:val="0"/>
  <w:displayVerticalDrawingGridEvery w:val="0"/>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B68"/>
    <w:rsid w:val="000000FD"/>
    <w:rsid w:val="00000FBF"/>
    <w:rsid w:val="00002E94"/>
    <w:rsid w:val="0000512D"/>
    <w:rsid w:val="000055F4"/>
    <w:rsid w:val="000058B0"/>
    <w:rsid w:val="00006898"/>
    <w:rsid w:val="000073AB"/>
    <w:rsid w:val="00007E7D"/>
    <w:rsid w:val="00010264"/>
    <w:rsid w:val="000107C9"/>
    <w:rsid w:val="00011433"/>
    <w:rsid w:val="00011D19"/>
    <w:rsid w:val="00011F81"/>
    <w:rsid w:val="0001287B"/>
    <w:rsid w:val="00015799"/>
    <w:rsid w:val="0001594E"/>
    <w:rsid w:val="00015B5B"/>
    <w:rsid w:val="00015BA7"/>
    <w:rsid w:val="000167E1"/>
    <w:rsid w:val="000177B4"/>
    <w:rsid w:val="0001796A"/>
    <w:rsid w:val="00017C41"/>
    <w:rsid w:val="00020C26"/>
    <w:rsid w:val="00022773"/>
    <w:rsid w:val="0002319C"/>
    <w:rsid w:val="00023B72"/>
    <w:rsid w:val="0002443E"/>
    <w:rsid w:val="00025279"/>
    <w:rsid w:val="00025920"/>
    <w:rsid w:val="000261E0"/>
    <w:rsid w:val="00026723"/>
    <w:rsid w:val="00026CEC"/>
    <w:rsid w:val="00027B90"/>
    <w:rsid w:val="00027F0A"/>
    <w:rsid w:val="00030394"/>
    <w:rsid w:val="0003058F"/>
    <w:rsid w:val="00030FBD"/>
    <w:rsid w:val="000321F1"/>
    <w:rsid w:val="00034270"/>
    <w:rsid w:val="00034809"/>
    <w:rsid w:val="00034C46"/>
    <w:rsid w:val="000351EA"/>
    <w:rsid w:val="000353BF"/>
    <w:rsid w:val="0003586A"/>
    <w:rsid w:val="000358F0"/>
    <w:rsid w:val="00040456"/>
    <w:rsid w:val="000418A2"/>
    <w:rsid w:val="000418F5"/>
    <w:rsid w:val="000426B1"/>
    <w:rsid w:val="0004369C"/>
    <w:rsid w:val="000436E3"/>
    <w:rsid w:val="00045863"/>
    <w:rsid w:val="00045D0C"/>
    <w:rsid w:val="00046EE5"/>
    <w:rsid w:val="00047C1E"/>
    <w:rsid w:val="0005016F"/>
    <w:rsid w:val="00050C97"/>
    <w:rsid w:val="00051696"/>
    <w:rsid w:val="00051EAF"/>
    <w:rsid w:val="00052F4C"/>
    <w:rsid w:val="00055759"/>
    <w:rsid w:val="00056203"/>
    <w:rsid w:val="000570AD"/>
    <w:rsid w:val="00057149"/>
    <w:rsid w:val="00061DD5"/>
    <w:rsid w:val="00063083"/>
    <w:rsid w:val="00064B12"/>
    <w:rsid w:val="0006527C"/>
    <w:rsid w:val="0006555A"/>
    <w:rsid w:val="000658EE"/>
    <w:rsid w:val="0006752E"/>
    <w:rsid w:val="0007008A"/>
    <w:rsid w:val="000701E3"/>
    <w:rsid w:val="000709D1"/>
    <w:rsid w:val="0007123D"/>
    <w:rsid w:val="000727EA"/>
    <w:rsid w:val="00074561"/>
    <w:rsid w:val="00074D21"/>
    <w:rsid w:val="00075C72"/>
    <w:rsid w:val="0007655F"/>
    <w:rsid w:val="00076781"/>
    <w:rsid w:val="00080D6B"/>
    <w:rsid w:val="00080DD7"/>
    <w:rsid w:val="00080EE3"/>
    <w:rsid w:val="00081270"/>
    <w:rsid w:val="000821DE"/>
    <w:rsid w:val="00083129"/>
    <w:rsid w:val="00083F3F"/>
    <w:rsid w:val="00084562"/>
    <w:rsid w:val="00084A31"/>
    <w:rsid w:val="00084D1C"/>
    <w:rsid w:val="00085B53"/>
    <w:rsid w:val="00086359"/>
    <w:rsid w:val="000864EB"/>
    <w:rsid w:val="000869BB"/>
    <w:rsid w:val="000875E7"/>
    <w:rsid w:val="0008773E"/>
    <w:rsid w:val="00087D3D"/>
    <w:rsid w:val="00087F55"/>
    <w:rsid w:val="00092598"/>
    <w:rsid w:val="00092BE3"/>
    <w:rsid w:val="000942AA"/>
    <w:rsid w:val="000950FC"/>
    <w:rsid w:val="00095834"/>
    <w:rsid w:val="00096627"/>
    <w:rsid w:val="00096DAB"/>
    <w:rsid w:val="00096E8C"/>
    <w:rsid w:val="00097FE8"/>
    <w:rsid w:val="000A037B"/>
    <w:rsid w:val="000A0943"/>
    <w:rsid w:val="000A0BD1"/>
    <w:rsid w:val="000A17C5"/>
    <w:rsid w:val="000A4F16"/>
    <w:rsid w:val="000A546F"/>
    <w:rsid w:val="000A5B58"/>
    <w:rsid w:val="000A6576"/>
    <w:rsid w:val="000A6674"/>
    <w:rsid w:val="000A6B78"/>
    <w:rsid w:val="000A6C18"/>
    <w:rsid w:val="000A7A72"/>
    <w:rsid w:val="000A7D43"/>
    <w:rsid w:val="000B1F8C"/>
    <w:rsid w:val="000B3E2B"/>
    <w:rsid w:val="000B40E3"/>
    <w:rsid w:val="000B448C"/>
    <w:rsid w:val="000B45D9"/>
    <w:rsid w:val="000B4655"/>
    <w:rsid w:val="000B59BC"/>
    <w:rsid w:val="000B7D7D"/>
    <w:rsid w:val="000C0312"/>
    <w:rsid w:val="000C0936"/>
    <w:rsid w:val="000C13B5"/>
    <w:rsid w:val="000C2BDC"/>
    <w:rsid w:val="000C37FA"/>
    <w:rsid w:val="000C3C1B"/>
    <w:rsid w:val="000C49A5"/>
    <w:rsid w:val="000C6E05"/>
    <w:rsid w:val="000C784D"/>
    <w:rsid w:val="000CF012"/>
    <w:rsid w:val="000D0121"/>
    <w:rsid w:val="000D0959"/>
    <w:rsid w:val="000D0E63"/>
    <w:rsid w:val="000D49C4"/>
    <w:rsid w:val="000D49F9"/>
    <w:rsid w:val="000D4D02"/>
    <w:rsid w:val="000D5584"/>
    <w:rsid w:val="000D56AA"/>
    <w:rsid w:val="000D57CA"/>
    <w:rsid w:val="000D5A2D"/>
    <w:rsid w:val="000D5F38"/>
    <w:rsid w:val="000D6083"/>
    <w:rsid w:val="000D6DA7"/>
    <w:rsid w:val="000D6DD2"/>
    <w:rsid w:val="000D79D0"/>
    <w:rsid w:val="000E07A0"/>
    <w:rsid w:val="000E083C"/>
    <w:rsid w:val="000E1418"/>
    <w:rsid w:val="000E3DF0"/>
    <w:rsid w:val="000E4793"/>
    <w:rsid w:val="000E567C"/>
    <w:rsid w:val="000E5AA5"/>
    <w:rsid w:val="000E7B59"/>
    <w:rsid w:val="000F0DA4"/>
    <w:rsid w:val="000F263C"/>
    <w:rsid w:val="000F4105"/>
    <w:rsid w:val="000F4F9A"/>
    <w:rsid w:val="000F64F9"/>
    <w:rsid w:val="000F6EE0"/>
    <w:rsid w:val="001005AC"/>
    <w:rsid w:val="001006DE"/>
    <w:rsid w:val="00100D16"/>
    <w:rsid w:val="0010227B"/>
    <w:rsid w:val="00102733"/>
    <w:rsid w:val="00102D76"/>
    <w:rsid w:val="001035C7"/>
    <w:rsid w:val="00103A4C"/>
    <w:rsid w:val="00103B52"/>
    <w:rsid w:val="001070A4"/>
    <w:rsid w:val="0010717B"/>
    <w:rsid w:val="00110161"/>
    <w:rsid w:val="0011042E"/>
    <w:rsid w:val="001105FA"/>
    <w:rsid w:val="0011069F"/>
    <w:rsid w:val="00110ADC"/>
    <w:rsid w:val="001110E6"/>
    <w:rsid w:val="001112E4"/>
    <w:rsid w:val="00111986"/>
    <w:rsid w:val="00111ED4"/>
    <w:rsid w:val="001127FD"/>
    <w:rsid w:val="001136BF"/>
    <w:rsid w:val="00115122"/>
    <w:rsid w:val="00116F99"/>
    <w:rsid w:val="00117A08"/>
    <w:rsid w:val="00120C85"/>
    <w:rsid w:val="00121204"/>
    <w:rsid w:val="001218B9"/>
    <w:rsid w:val="001222AF"/>
    <w:rsid w:val="00122C56"/>
    <w:rsid w:val="001244EB"/>
    <w:rsid w:val="00125748"/>
    <w:rsid w:val="00125B2B"/>
    <w:rsid w:val="00126E56"/>
    <w:rsid w:val="00127182"/>
    <w:rsid w:val="0012729E"/>
    <w:rsid w:val="00127B21"/>
    <w:rsid w:val="001304B2"/>
    <w:rsid w:val="00130659"/>
    <w:rsid w:val="00131ACB"/>
    <w:rsid w:val="00132F9D"/>
    <w:rsid w:val="0013322C"/>
    <w:rsid w:val="0013369B"/>
    <w:rsid w:val="0013379C"/>
    <w:rsid w:val="00134AD1"/>
    <w:rsid w:val="00136403"/>
    <w:rsid w:val="001365F6"/>
    <w:rsid w:val="00140544"/>
    <w:rsid w:val="001409CF"/>
    <w:rsid w:val="0014494B"/>
    <w:rsid w:val="00144F94"/>
    <w:rsid w:val="00145083"/>
    <w:rsid w:val="001471C1"/>
    <w:rsid w:val="0014735C"/>
    <w:rsid w:val="00150851"/>
    <w:rsid w:val="00150DCE"/>
    <w:rsid w:val="00150F7F"/>
    <w:rsid w:val="001511FF"/>
    <w:rsid w:val="0015274A"/>
    <w:rsid w:val="00152E40"/>
    <w:rsid w:val="00153D42"/>
    <w:rsid w:val="00154698"/>
    <w:rsid w:val="00155471"/>
    <w:rsid w:val="001569E1"/>
    <w:rsid w:val="00156AE0"/>
    <w:rsid w:val="00156FEB"/>
    <w:rsid w:val="001573D6"/>
    <w:rsid w:val="00157B7C"/>
    <w:rsid w:val="00161418"/>
    <w:rsid w:val="001614F9"/>
    <w:rsid w:val="00161D0A"/>
    <w:rsid w:val="00162981"/>
    <w:rsid w:val="00162A89"/>
    <w:rsid w:val="001635B4"/>
    <w:rsid w:val="001638AD"/>
    <w:rsid w:val="00163BFE"/>
    <w:rsid w:val="00165337"/>
    <w:rsid w:val="0016601C"/>
    <w:rsid w:val="00166706"/>
    <w:rsid w:val="001673E8"/>
    <w:rsid w:val="001677E8"/>
    <w:rsid w:val="00170568"/>
    <w:rsid w:val="001707D5"/>
    <w:rsid w:val="001714DC"/>
    <w:rsid w:val="00171932"/>
    <w:rsid w:val="001731AB"/>
    <w:rsid w:val="0017345E"/>
    <w:rsid w:val="00174DBA"/>
    <w:rsid w:val="001752C6"/>
    <w:rsid w:val="00175827"/>
    <w:rsid w:val="00175DD1"/>
    <w:rsid w:val="0017647B"/>
    <w:rsid w:val="00176966"/>
    <w:rsid w:val="001778B3"/>
    <w:rsid w:val="00181B6F"/>
    <w:rsid w:val="00182448"/>
    <w:rsid w:val="00182883"/>
    <w:rsid w:val="0018374A"/>
    <w:rsid w:val="001877BB"/>
    <w:rsid w:val="00190481"/>
    <w:rsid w:val="00190BD1"/>
    <w:rsid w:val="00190FCA"/>
    <w:rsid w:val="00192F9B"/>
    <w:rsid w:val="00193E04"/>
    <w:rsid w:val="00194612"/>
    <w:rsid w:val="00194D84"/>
    <w:rsid w:val="0019571D"/>
    <w:rsid w:val="00195888"/>
    <w:rsid w:val="00195E1C"/>
    <w:rsid w:val="001960C0"/>
    <w:rsid w:val="0019690D"/>
    <w:rsid w:val="001A0378"/>
    <w:rsid w:val="001A0573"/>
    <w:rsid w:val="001A0666"/>
    <w:rsid w:val="001A1266"/>
    <w:rsid w:val="001A1BD2"/>
    <w:rsid w:val="001A2C97"/>
    <w:rsid w:val="001A2ECF"/>
    <w:rsid w:val="001A3330"/>
    <w:rsid w:val="001A37D8"/>
    <w:rsid w:val="001A3E3E"/>
    <w:rsid w:val="001A4005"/>
    <w:rsid w:val="001A52D9"/>
    <w:rsid w:val="001A5443"/>
    <w:rsid w:val="001A56E8"/>
    <w:rsid w:val="001A7427"/>
    <w:rsid w:val="001B0193"/>
    <w:rsid w:val="001B03D4"/>
    <w:rsid w:val="001B2B2E"/>
    <w:rsid w:val="001B2D06"/>
    <w:rsid w:val="001B2D87"/>
    <w:rsid w:val="001B353C"/>
    <w:rsid w:val="001B4410"/>
    <w:rsid w:val="001B4832"/>
    <w:rsid w:val="001B6573"/>
    <w:rsid w:val="001B709F"/>
    <w:rsid w:val="001B7417"/>
    <w:rsid w:val="001B7E87"/>
    <w:rsid w:val="001C1A90"/>
    <w:rsid w:val="001C422D"/>
    <w:rsid w:val="001C50C7"/>
    <w:rsid w:val="001D0C9E"/>
    <w:rsid w:val="001D4E28"/>
    <w:rsid w:val="001D6F44"/>
    <w:rsid w:val="001D7697"/>
    <w:rsid w:val="001D7FE3"/>
    <w:rsid w:val="001E051B"/>
    <w:rsid w:val="001E22FF"/>
    <w:rsid w:val="001E2B76"/>
    <w:rsid w:val="001E387B"/>
    <w:rsid w:val="001E3D34"/>
    <w:rsid w:val="001E45D9"/>
    <w:rsid w:val="001E5BBA"/>
    <w:rsid w:val="001E6437"/>
    <w:rsid w:val="001E65D5"/>
    <w:rsid w:val="001E6930"/>
    <w:rsid w:val="001F0ACC"/>
    <w:rsid w:val="001F0E9D"/>
    <w:rsid w:val="001F14DE"/>
    <w:rsid w:val="001F1883"/>
    <w:rsid w:val="001F1B96"/>
    <w:rsid w:val="001F1FCA"/>
    <w:rsid w:val="001F3966"/>
    <w:rsid w:val="001F39D0"/>
    <w:rsid w:val="001F4781"/>
    <w:rsid w:val="001F49C8"/>
    <w:rsid w:val="001F655D"/>
    <w:rsid w:val="001F728C"/>
    <w:rsid w:val="001F74A3"/>
    <w:rsid w:val="002013A6"/>
    <w:rsid w:val="00201ED7"/>
    <w:rsid w:val="0020218D"/>
    <w:rsid w:val="00203B70"/>
    <w:rsid w:val="002049BF"/>
    <w:rsid w:val="00204D18"/>
    <w:rsid w:val="00204E3F"/>
    <w:rsid w:val="002051EB"/>
    <w:rsid w:val="00205895"/>
    <w:rsid w:val="00206730"/>
    <w:rsid w:val="002105D2"/>
    <w:rsid w:val="00210977"/>
    <w:rsid w:val="0021228D"/>
    <w:rsid w:val="00213A81"/>
    <w:rsid w:val="00213F22"/>
    <w:rsid w:val="00213FB9"/>
    <w:rsid w:val="002140B6"/>
    <w:rsid w:val="002154C3"/>
    <w:rsid w:val="002157C9"/>
    <w:rsid w:val="00215EE8"/>
    <w:rsid w:val="00216512"/>
    <w:rsid w:val="00216B43"/>
    <w:rsid w:val="002173A2"/>
    <w:rsid w:val="00220874"/>
    <w:rsid w:val="00220969"/>
    <w:rsid w:val="0022192C"/>
    <w:rsid w:val="002219C8"/>
    <w:rsid w:val="0022220A"/>
    <w:rsid w:val="00222770"/>
    <w:rsid w:val="002231D0"/>
    <w:rsid w:val="002232CB"/>
    <w:rsid w:val="0022534A"/>
    <w:rsid w:val="00226F4A"/>
    <w:rsid w:val="00227B54"/>
    <w:rsid w:val="0023037D"/>
    <w:rsid w:val="002308FB"/>
    <w:rsid w:val="00230F21"/>
    <w:rsid w:val="00231690"/>
    <w:rsid w:val="00232142"/>
    <w:rsid w:val="00233776"/>
    <w:rsid w:val="0023393B"/>
    <w:rsid w:val="00234742"/>
    <w:rsid w:val="00237CC7"/>
    <w:rsid w:val="00240910"/>
    <w:rsid w:val="00241367"/>
    <w:rsid w:val="00241E77"/>
    <w:rsid w:val="0024245F"/>
    <w:rsid w:val="0024394B"/>
    <w:rsid w:val="00243A85"/>
    <w:rsid w:val="00243C04"/>
    <w:rsid w:val="00243CF1"/>
    <w:rsid w:val="00244E55"/>
    <w:rsid w:val="0024531A"/>
    <w:rsid w:val="0024581D"/>
    <w:rsid w:val="002473F1"/>
    <w:rsid w:val="00250ABE"/>
    <w:rsid w:val="00254567"/>
    <w:rsid w:val="00256249"/>
    <w:rsid w:val="0025770A"/>
    <w:rsid w:val="002577B7"/>
    <w:rsid w:val="0025786C"/>
    <w:rsid w:val="00257B3A"/>
    <w:rsid w:val="00257CAE"/>
    <w:rsid w:val="00260494"/>
    <w:rsid w:val="00262D02"/>
    <w:rsid w:val="00263E97"/>
    <w:rsid w:val="00264E44"/>
    <w:rsid w:val="0026634A"/>
    <w:rsid w:val="00266649"/>
    <w:rsid w:val="002675D1"/>
    <w:rsid w:val="00270A04"/>
    <w:rsid w:val="00272577"/>
    <w:rsid w:val="00272CB0"/>
    <w:rsid w:val="002742E3"/>
    <w:rsid w:val="00277727"/>
    <w:rsid w:val="00277796"/>
    <w:rsid w:val="00280C22"/>
    <w:rsid w:val="0028135A"/>
    <w:rsid w:val="002836DD"/>
    <w:rsid w:val="00284032"/>
    <w:rsid w:val="00284582"/>
    <w:rsid w:val="002850A9"/>
    <w:rsid w:val="00285998"/>
    <w:rsid w:val="00287D09"/>
    <w:rsid w:val="00287D8E"/>
    <w:rsid w:val="00291681"/>
    <w:rsid w:val="00291CD0"/>
    <w:rsid w:val="0029201F"/>
    <w:rsid w:val="00292B37"/>
    <w:rsid w:val="00293963"/>
    <w:rsid w:val="00293F7A"/>
    <w:rsid w:val="00295BC3"/>
    <w:rsid w:val="00295E0A"/>
    <w:rsid w:val="002962A1"/>
    <w:rsid w:val="002971B4"/>
    <w:rsid w:val="002975A3"/>
    <w:rsid w:val="002A0176"/>
    <w:rsid w:val="002A01EC"/>
    <w:rsid w:val="002A0F02"/>
    <w:rsid w:val="002A2591"/>
    <w:rsid w:val="002A2B03"/>
    <w:rsid w:val="002A3278"/>
    <w:rsid w:val="002A3670"/>
    <w:rsid w:val="002A36F3"/>
    <w:rsid w:val="002A3BC0"/>
    <w:rsid w:val="002A5907"/>
    <w:rsid w:val="002A636D"/>
    <w:rsid w:val="002A7DB8"/>
    <w:rsid w:val="002B267A"/>
    <w:rsid w:val="002B4002"/>
    <w:rsid w:val="002B5E7A"/>
    <w:rsid w:val="002B600D"/>
    <w:rsid w:val="002B6016"/>
    <w:rsid w:val="002C138A"/>
    <w:rsid w:val="002C1718"/>
    <w:rsid w:val="002C1C7A"/>
    <w:rsid w:val="002C2C1F"/>
    <w:rsid w:val="002C2EEE"/>
    <w:rsid w:val="002C2F86"/>
    <w:rsid w:val="002C3D72"/>
    <w:rsid w:val="002C471E"/>
    <w:rsid w:val="002C50AF"/>
    <w:rsid w:val="002D3055"/>
    <w:rsid w:val="002D30F5"/>
    <w:rsid w:val="002D3239"/>
    <w:rsid w:val="002D33AA"/>
    <w:rsid w:val="002D35B2"/>
    <w:rsid w:val="002D3954"/>
    <w:rsid w:val="002D4B85"/>
    <w:rsid w:val="002D4BA9"/>
    <w:rsid w:val="002D697B"/>
    <w:rsid w:val="002D69FA"/>
    <w:rsid w:val="002D7E84"/>
    <w:rsid w:val="002E1483"/>
    <w:rsid w:val="002E4856"/>
    <w:rsid w:val="002E6375"/>
    <w:rsid w:val="002E788C"/>
    <w:rsid w:val="002F063F"/>
    <w:rsid w:val="002F1208"/>
    <w:rsid w:val="002F19A9"/>
    <w:rsid w:val="002F23D3"/>
    <w:rsid w:val="002F2CB9"/>
    <w:rsid w:val="002F4990"/>
    <w:rsid w:val="002F4A4F"/>
    <w:rsid w:val="002F4ED8"/>
    <w:rsid w:val="002F5077"/>
    <w:rsid w:val="002F5496"/>
    <w:rsid w:val="002F7209"/>
    <w:rsid w:val="003000FC"/>
    <w:rsid w:val="00300958"/>
    <w:rsid w:val="00300B94"/>
    <w:rsid w:val="00300C3C"/>
    <w:rsid w:val="00301BF0"/>
    <w:rsid w:val="00303CB6"/>
    <w:rsid w:val="00305BDC"/>
    <w:rsid w:val="003069E3"/>
    <w:rsid w:val="00306D09"/>
    <w:rsid w:val="0030753F"/>
    <w:rsid w:val="00310FEE"/>
    <w:rsid w:val="003112C5"/>
    <w:rsid w:val="00311821"/>
    <w:rsid w:val="003134B5"/>
    <w:rsid w:val="00313B91"/>
    <w:rsid w:val="003141F8"/>
    <w:rsid w:val="00314C7E"/>
    <w:rsid w:val="00315309"/>
    <w:rsid w:val="00315844"/>
    <w:rsid w:val="00316832"/>
    <w:rsid w:val="00316873"/>
    <w:rsid w:val="00317BB2"/>
    <w:rsid w:val="00320183"/>
    <w:rsid w:val="0032042F"/>
    <w:rsid w:val="003207CC"/>
    <w:rsid w:val="003233C9"/>
    <w:rsid w:val="003244E0"/>
    <w:rsid w:val="0032516C"/>
    <w:rsid w:val="0032517E"/>
    <w:rsid w:val="00325D2E"/>
    <w:rsid w:val="00325FDE"/>
    <w:rsid w:val="00326782"/>
    <w:rsid w:val="00327A43"/>
    <w:rsid w:val="00327A67"/>
    <w:rsid w:val="00327BF0"/>
    <w:rsid w:val="00332090"/>
    <w:rsid w:val="003320DE"/>
    <w:rsid w:val="0033382E"/>
    <w:rsid w:val="00334300"/>
    <w:rsid w:val="00336419"/>
    <w:rsid w:val="00337844"/>
    <w:rsid w:val="00340260"/>
    <w:rsid w:val="00340937"/>
    <w:rsid w:val="00340D7C"/>
    <w:rsid w:val="003418FD"/>
    <w:rsid w:val="003423BC"/>
    <w:rsid w:val="0034342A"/>
    <w:rsid w:val="00343A21"/>
    <w:rsid w:val="00344469"/>
    <w:rsid w:val="0034558C"/>
    <w:rsid w:val="00345791"/>
    <w:rsid w:val="00345CDB"/>
    <w:rsid w:val="00345EDC"/>
    <w:rsid w:val="0034619E"/>
    <w:rsid w:val="00346B35"/>
    <w:rsid w:val="00347012"/>
    <w:rsid w:val="003470AC"/>
    <w:rsid w:val="0034738F"/>
    <w:rsid w:val="003473A4"/>
    <w:rsid w:val="003475DC"/>
    <w:rsid w:val="003514A2"/>
    <w:rsid w:val="0035172C"/>
    <w:rsid w:val="0035244D"/>
    <w:rsid w:val="0035255B"/>
    <w:rsid w:val="00352DED"/>
    <w:rsid w:val="003530AC"/>
    <w:rsid w:val="00355D11"/>
    <w:rsid w:val="00356840"/>
    <w:rsid w:val="00357308"/>
    <w:rsid w:val="0035745C"/>
    <w:rsid w:val="00360D62"/>
    <w:rsid w:val="00361846"/>
    <w:rsid w:val="00361FCE"/>
    <w:rsid w:val="003626AF"/>
    <w:rsid w:val="00362819"/>
    <w:rsid w:val="00362D03"/>
    <w:rsid w:val="00363C99"/>
    <w:rsid w:val="00363E79"/>
    <w:rsid w:val="00364194"/>
    <w:rsid w:val="00366744"/>
    <w:rsid w:val="00366968"/>
    <w:rsid w:val="00366EAF"/>
    <w:rsid w:val="00366F17"/>
    <w:rsid w:val="00367C77"/>
    <w:rsid w:val="00372385"/>
    <w:rsid w:val="0037293A"/>
    <w:rsid w:val="00372C1F"/>
    <w:rsid w:val="00374256"/>
    <w:rsid w:val="0037433D"/>
    <w:rsid w:val="0037463E"/>
    <w:rsid w:val="00375DB9"/>
    <w:rsid w:val="003761D3"/>
    <w:rsid w:val="0037621D"/>
    <w:rsid w:val="00376C7F"/>
    <w:rsid w:val="0037705A"/>
    <w:rsid w:val="003808B1"/>
    <w:rsid w:val="00380E30"/>
    <w:rsid w:val="00381D71"/>
    <w:rsid w:val="00382335"/>
    <w:rsid w:val="0038241E"/>
    <w:rsid w:val="0038468D"/>
    <w:rsid w:val="00384D30"/>
    <w:rsid w:val="0038654B"/>
    <w:rsid w:val="00386770"/>
    <w:rsid w:val="0038693C"/>
    <w:rsid w:val="00387215"/>
    <w:rsid w:val="00387390"/>
    <w:rsid w:val="0039028F"/>
    <w:rsid w:val="003908A5"/>
    <w:rsid w:val="0039209A"/>
    <w:rsid w:val="003924E5"/>
    <w:rsid w:val="00392DC3"/>
    <w:rsid w:val="003931CF"/>
    <w:rsid w:val="00393D05"/>
    <w:rsid w:val="00394EBA"/>
    <w:rsid w:val="00395659"/>
    <w:rsid w:val="00395A21"/>
    <w:rsid w:val="0039695A"/>
    <w:rsid w:val="003969E2"/>
    <w:rsid w:val="00396DC3"/>
    <w:rsid w:val="00397352"/>
    <w:rsid w:val="003A0D49"/>
    <w:rsid w:val="003A0DF6"/>
    <w:rsid w:val="003A12A5"/>
    <w:rsid w:val="003A430F"/>
    <w:rsid w:val="003A493B"/>
    <w:rsid w:val="003A4C3B"/>
    <w:rsid w:val="003A58E5"/>
    <w:rsid w:val="003A6449"/>
    <w:rsid w:val="003A6459"/>
    <w:rsid w:val="003A66CF"/>
    <w:rsid w:val="003A7323"/>
    <w:rsid w:val="003A7C9F"/>
    <w:rsid w:val="003B0719"/>
    <w:rsid w:val="003B0F5B"/>
    <w:rsid w:val="003B14EB"/>
    <w:rsid w:val="003B2E38"/>
    <w:rsid w:val="003B32EC"/>
    <w:rsid w:val="003B4668"/>
    <w:rsid w:val="003B4BF4"/>
    <w:rsid w:val="003B5201"/>
    <w:rsid w:val="003B6F4B"/>
    <w:rsid w:val="003B743A"/>
    <w:rsid w:val="003C03FA"/>
    <w:rsid w:val="003C12DD"/>
    <w:rsid w:val="003C1616"/>
    <w:rsid w:val="003C2637"/>
    <w:rsid w:val="003C434B"/>
    <w:rsid w:val="003C4C70"/>
    <w:rsid w:val="003C4CB6"/>
    <w:rsid w:val="003C56DB"/>
    <w:rsid w:val="003C6095"/>
    <w:rsid w:val="003C6211"/>
    <w:rsid w:val="003C64B8"/>
    <w:rsid w:val="003C7B81"/>
    <w:rsid w:val="003D0FBB"/>
    <w:rsid w:val="003D20B3"/>
    <w:rsid w:val="003D3275"/>
    <w:rsid w:val="003D3A2D"/>
    <w:rsid w:val="003D3AE6"/>
    <w:rsid w:val="003D3C0C"/>
    <w:rsid w:val="003D42D4"/>
    <w:rsid w:val="003D4319"/>
    <w:rsid w:val="003D521F"/>
    <w:rsid w:val="003D536A"/>
    <w:rsid w:val="003D708A"/>
    <w:rsid w:val="003E09EF"/>
    <w:rsid w:val="003E14A7"/>
    <w:rsid w:val="003E2F67"/>
    <w:rsid w:val="003E4127"/>
    <w:rsid w:val="003E5ECC"/>
    <w:rsid w:val="003E652B"/>
    <w:rsid w:val="003E711C"/>
    <w:rsid w:val="003E7BEE"/>
    <w:rsid w:val="003F13D6"/>
    <w:rsid w:val="003F1DDC"/>
    <w:rsid w:val="003F32C8"/>
    <w:rsid w:val="003F3645"/>
    <w:rsid w:val="003F3CB8"/>
    <w:rsid w:val="003F4389"/>
    <w:rsid w:val="003F6C18"/>
    <w:rsid w:val="003F7D23"/>
    <w:rsid w:val="00400789"/>
    <w:rsid w:val="00401E53"/>
    <w:rsid w:val="00402AA1"/>
    <w:rsid w:val="004031CC"/>
    <w:rsid w:val="004037DE"/>
    <w:rsid w:val="004040EA"/>
    <w:rsid w:val="00406BCD"/>
    <w:rsid w:val="00410CE7"/>
    <w:rsid w:val="0041118E"/>
    <w:rsid w:val="0041175C"/>
    <w:rsid w:val="00411B86"/>
    <w:rsid w:val="00412EEE"/>
    <w:rsid w:val="004154DB"/>
    <w:rsid w:val="00415A7E"/>
    <w:rsid w:val="004162B0"/>
    <w:rsid w:val="004165F7"/>
    <w:rsid w:val="00416644"/>
    <w:rsid w:val="00416BD8"/>
    <w:rsid w:val="004170BE"/>
    <w:rsid w:val="00417176"/>
    <w:rsid w:val="004172E6"/>
    <w:rsid w:val="0042122E"/>
    <w:rsid w:val="00421383"/>
    <w:rsid w:val="00421DB5"/>
    <w:rsid w:val="00421E99"/>
    <w:rsid w:val="0042276B"/>
    <w:rsid w:val="0042354F"/>
    <w:rsid w:val="004251C7"/>
    <w:rsid w:val="0042686E"/>
    <w:rsid w:val="004273D9"/>
    <w:rsid w:val="00427BAD"/>
    <w:rsid w:val="00427CB8"/>
    <w:rsid w:val="004301CE"/>
    <w:rsid w:val="00432380"/>
    <w:rsid w:val="00433124"/>
    <w:rsid w:val="004331F2"/>
    <w:rsid w:val="004348A1"/>
    <w:rsid w:val="00435A8A"/>
    <w:rsid w:val="00440204"/>
    <w:rsid w:val="004403F7"/>
    <w:rsid w:val="00440633"/>
    <w:rsid w:val="00440ACF"/>
    <w:rsid w:val="00440B91"/>
    <w:rsid w:val="00440FFF"/>
    <w:rsid w:val="0044202C"/>
    <w:rsid w:val="004425DC"/>
    <w:rsid w:val="004432A7"/>
    <w:rsid w:val="0044378B"/>
    <w:rsid w:val="004444D4"/>
    <w:rsid w:val="00444C0F"/>
    <w:rsid w:val="00445710"/>
    <w:rsid w:val="00445D53"/>
    <w:rsid w:val="00446C94"/>
    <w:rsid w:val="0045050A"/>
    <w:rsid w:val="00450AE5"/>
    <w:rsid w:val="00451C9D"/>
    <w:rsid w:val="004531DA"/>
    <w:rsid w:val="00453963"/>
    <w:rsid w:val="00454119"/>
    <w:rsid w:val="00454894"/>
    <w:rsid w:val="00454B73"/>
    <w:rsid w:val="0045530D"/>
    <w:rsid w:val="0045533B"/>
    <w:rsid w:val="00455DEC"/>
    <w:rsid w:val="004567D3"/>
    <w:rsid w:val="00457797"/>
    <w:rsid w:val="0046082E"/>
    <w:rsid w:val="004633AC"/>
    <w:rsid w:val="004640D0"/>
    <w:rsid w:val="00464246"/>
    <w:rsid w:val="0046463A"/>
    <w:rsid w:val="00466BDC"/>
    <w:rsid w:val="00466E19"/>
    <w:rsid w:val="004676E3"/>
    <w:rsid w:val="004676F4"/>
    <w:rsid w:val="00467A23"/>
    <w:rsid w:val="00467BB1"/>
    <w:rsid w:val="004706BC"/>
    <w:rsid w:val="00470C60"/>
    <w:rsid w:val="00471059"/>
    <w:rsid w:val="00471FD6"/>
    <w:rsid w:val="0047257D"/>
    <w:rsid w:val="00472A1B"/>
    <w:rsid w:val="004740BB"/>
    <w:rsid w:val="004743C3"/>
    <w:rsid w:val="00476E1D"/>
    <w:rsid w:val="004772E5"/>
    <w:rsid w:val="004776F8"/>
    <w:rsid w:val="00480288"/>
    <w:rsid w:val="0048123A"/>
    <w:rsid w:val="00483D04"/>
    <w:rsid w:val="004864BB"/>
    <w:rsid w:val="00486CF9"/>
    <w:rsid w:val="00487004"/>
    <w:rsid w:val="00487A2E"/>
    <w:rsid w:val="00490D71"/>
    <w:rsid w:val="00491E41"/>
    <w:rsid w:val="0049497E"/>
    <w:rsid w:val="00496549"/>
    <w:rsid w:val="00496AD2"/>
    <w:rsid w:val="00496B4C"/>
    <w:rsid w:val="004970F3"/>
    <w:rsid w:val="00497FB3"/>
    <w:rsid w:val="004A0BE8"/>
    <w:rsid w:val="004A0E1D"/>
    <w:rsid w:val="004A2235"/>
    <w:rsid w:val="004A28CE"/>
    <w:rsid w:val="004A2A5E"/>
    <w:rsid w:val="004A36C5"/>
    <w:rsid w:val="004A3B6F"/>
    <w:rsid w:val="004A3C85"/>
    <w:rsid w:val="004A3FDD"/>
    <w:rsid w:val="004A42F2"/>
    <w:rsid w:val="004A46AE"/>
    <w:rsid w:val="004A5309"/>
    <w:rsid w:val="004A637B"/>
    <w:rsid w:val="004A6910"/>
    <w:rsid w:val="004A721E"/>
    <w:rsid w:val="004A7B20"/>
    <w:rsid w:val="004B1536"/>
    <w:rsid w:val="004B18B9"/>
    <w:rsid w:val="004B1F61"/>
    <w:rsid w:val="004B5C93"/>
    <w:rsid w:val="004B683D"/>
    <w:rsid w:val="004B7581"/>
    <w:rsid w:val="004C07FB"/>
    <w:rsid w:val="004C17E9"/>
    <w:rsid w:val="004C377F"/>
    <w:rsid w:val="004C4066"/>
    <w:rsid w:val="004C4182"/>
    <w:rsid w:val="004C4C3A"/>
    <w:rsid w:val="004C52B6"/>
    <w:rsid w:val="004C701C"/>
    <w:rsid w:val="004C7B41"/>
    <w:rsid w:val="004D300A"/>
    <w:rsid w:val="004D32BE"/>
    <w:rsid w:val="004D5241"/>
    <w:rsid w:val="004D566A"/>
    <w:rsid w:val="004D60B1"/>
    <w:rsid w:val="004D7D6D"/>
    <w:rsid w:val="004E078E"/>
    <w:rsid w:val="004E1232"/>
    <w:rsid w:val="004E1286"/>
    <w:rsid w:val="004E2042"/>
    <w:rsid w:val="004E2311"/>
    <w:rsid w:val="004E2C4E"/>
    <w:rsid w:val="004E2E58"/>
    <w:rsid w:val="004E326C"/>
    <w:rsid w:val="004E3441"/>
    <w:rsid w:val="004E37BF"/>
    <w:rsid w:val="004E4A05"/>
    <w:rsid w:val="004E51A4"/>
    <w:rsid w:val="004E51F4"/>
    <w:rsid w:val="004E58C8"/>
    <w:rsid w:val="004E67FE"/>
    <w:rsid w:val="004E7449"/>
    <w:rsid w:val="004E76F2"/>
    <w:rsid w:val="004F25B3"/>
    <w:rsid w:val="004F3337"/>
    <w:rsid w:val="004F3ADD"/>
    <w:rsid w:val="004F4C9F"/>
    <w:rsid w:val="004F4EE6"/>
    <w:rsid w:val="004F5155"/>
    <w:rsid w:val="004F6F80"/>
    <w:rsid w:val="004F7E57"/>
    <w:rsid w:val="005029AE"/>
    <w:rsid w:val="00502C71"/>
    <w:rsid w:val="005042D7"/>
    <w:rsid w:val="00504EC7"/>
    <w:rsid w:val="00505F02"/>
    <w:rsid w:val="00506BD9"/>
    <w:rsid w:val="005074AB"/>
    <w:rsid w:val="00511A31"/>
    <w:rsid w:val="00511F52"/>
    <w:rsid w:val="00512E3F"/>
    <w:rsid w:val="005141E3"/>
    <w:rsid w:val="00514908"/>
    <w:rsid w:val="005154F7"/>
    <w:rsid w:val="00516A52"/>
    <w:rsid w:val="005176F9"/>
    <w:rsid w:val="00517A2B"/>
    <w:rsid w:val="00520D23"/>
    <w:rsid w:val="00521EF9"/>
    <w:rsid w:val="005224C9"/>
    <w:rsid w:val="005235B3"/>
    <w:rsid w:val="005236A7"/>
    <w:rsid w:val="00525102"/>
    <w:rsid w:val="005259F8"/>
    <w:rsid w:val="00525FF6"/>
    <w:rsid w:val="00527920"/>
    <w:rsid w:val="005279E7"/>
    <w:rsid w:val="00530393"/>
    <w:rsid w:val="00532270"/>
    <w:rsid w:val="00533FFD"/>
    <w:rsid w:val="00534251"/>
    <w:rsid w:val="00534977"/>
    <w:rsid w:val="00536DFF"/>
    <w:rsid w:val="00537C67"/>
    <w:rsid w:val="00540008"/>
    <w:rsid w:val="005402F0"/>
    <w:rsid w:val="0054114C"/>
    <w:rsid w:val="00544B68"/>
    <w:rsid w:val="005463C5"/>
    <w:rsid w:val="005501F2"/>
    <w:rsid w:val="00550B2D"/>
    <w:rsid w:val="00550D21"/>
    <w:rsid w:val="00550E74"/>
    <w:rsid w:val="00551C78"/>
    <w:rsid w:val="00552BF5"/>
    <w:rsid w:val="00552C72"/>
    <w:rsid w:val="00553A34"/>
    <w:rsid w:val="00553AAC"/>
    <w:rsid w:val="005545B6"/>
    <w:rsid w:val="00554A09"/>
    <w:rsid w:val="00554C33"/>
    <w:rsid w:val="00554E31"/>
    <w:rsid w:val="005567F9"/>
    <w:rsid w:val="005600E4"/>
    <w:rsid w:val="00561E84"/>
    <w:rsid w:val="005644E8"/>
    <w:rsid w:val="00564A5D"/>
    <w:rsid w:val="00565119"/>
    <w:rsid w:val="00565A6A"/>
    <w:rsid w:val="00565B0E"/>
    <w:rsid w:val="00566214"/>
    <w:rsid w:val="00566752"/>
    <w:rsid w:val="00567886"/>
    <w:rsid w:val="00567E9A"/>
    <w:rsid w:val="00570AB6"/>
    <w:rsid w:val="00570CAE"/>
    <w:rsid w:val="005712FD"/>
    <w:rsid w:val="005713C2"/>
    <w:rsid w:val="00572D43"/>
    <w:rsid w:val="005734FD"/>
    <w:rsid w:val="00573C03"/>
    <w:rsid w:val="00574746"/>
    <w:rsid w:val="00574D81"/>
    <w:rsid w:val="00575267"/>
    <w:rsid w:val="005756CD"/>
    <w:rsid w:val="0057599A"/>
    <w:rsid w:val="00577D46"/>
    <w:rsid w:val="00580501"/>
    <w:rsid w:val="0058185E"/>
    <w:rsid w:val="00581F55"/>
    <w:rsid w:val="005835F5"/>
    <w:rsid w:val="00583A22"/>
    <w:rsid w:val="0058545C"/>
    <w:rsid w:val="0058565D"/>
    <w:rsid w:val="00585C40"/>
    <w:rsid w:val="00585F54"/>
    <w:rsid w:val="005864C9"/>
    <w:rsid w:val="0058744F"/>
    <w:rsid w:val="00590F0D"/>
    <w:rsid w:val="00590F6B"/>
    <w:rsid w:val="005924F5"/>
    <w:rsid w:val="00592888"/>
    <w:rsid w:val="00593A45"/>
    <w:rsid w:val="005944DD"/>
    <w:rsid w:val="005956BB"/>
    <w:rsid w:val="00595871"/>
    <w:rsid w:val="00596438"/>
    <w:rsid w:val="00597981"/>
    <w:rsid w:val="005A0699"/>
    <w:rsid w:val="005A10FB"/>
    <w:rsid w:val="005A1341"/>
    <w:rsid w:val="005A1689"/>
    <w:rsid w:val="005A171D"/>
    <w:rsid w:val="005A19FF"/>
    <w:rsid w:val="005A2EFB"/>
    <w:rsid w:val="005A39D9"/>
    <w:rsid w:val="005A3DE5"/>
    <w:rsid w:val="005A3FAB"/>
    <w:rsid w:val="005A4B64"/>
    <w:rsid w:val="005A5A4B"/>
    <w:rsid w:val="005A657F"/>
    <w:rsid w:val="005B0779"/>
    <w:rsid w:val="005B1F50"/>
    <w:rsid w:val="005B288F"/>
    <w:rsid w:val="005B41EB"/>
    <w:rsid w:val="005B4F38"/>
    <w:rsid w:val="005B5097"/>
    <w:rsid w:val="005B57DC"/>
    <w:rsid w:val="005B59AE"/>
    <w:rsid w:val="005B5AB1"/>
    <w:rsid w:val="005B5C01"/>
    <w:rsid w:val="005B7FB8"/>
    <w:rsid w:val="005C019A"/>
    <w:rsid w:val="005C0AE3"/>
    <w:rsid w:val="005C3132"/>
    <w:rsid w:val="005C354C"/>
    <w:rsid w:val="005C3930"/>
    <w:rsid w:val="005C3A91"/>
    <w:rsid w:val="005C4FEB"/>
    <w:rsid w:val="005C52C7"/>
    <w:rsid w:val="005C5DB3"/>
    <w:rsid w:val="005C63D5"/>
    <w:rsid w:val="005C67E3"/>
    <w:rsid w:val="005C718D"/>
    <w:rsid w:val="005C7F3A"/>
    <w:rsid w:val="005D0716"/>
    <w:rsid w:val="005D100B"/>
    <w:rsid w:val="005D2654"/>
    <w:rsid w:val="005D2FA8"/>
    <w:rsid w:val="005D4D2D"/>
    <w:rsid w:val="005D66CC"/>
    <w:rsid w:val="005E1424"/>
    <w:rsid w:val="005E1B19"/>
    <w:rsid w:val="005E263D"/>
    <w:rsid w:val="005E2E36"/>
    <w:rsid w:val="005E3945"/>
    <w:rsid w:val="005E3B81"/>
    <w:rsid w:val="005E6D94"/>
    <w:rsid w:val="005E7202"/>
    <w:rsid w:val="005E7C41"/>
    <w:rsid w:val="005E7C9F"/>
    <w:rsid w:val="005F1837"/>
    <w:rsid w:val="005F25EC"/>
    <w:rsid w:val="005F2D62"/>
    <w:rsid w:val="005F3109"/>
    <w:rsid w:val="005F377F"/>
    <w:rsid w:val="005F3910"/>
    <w:rsid w:val="005F3EB2"/>
    <w:rsid w:val="005F3FFE"/>
    <w:rsid w:val="005F4113"/>
    <w:rsid w:val="005F4130"/>
    <w:rsid w:val="005F6E0A"/>
    <w:rsid w:val="005F71DC"/>
    <w:rsid w:val="005F736C"/>
    <w:rsid w:val="005F7392"/>
    <w:rsid w:val="005F752E"/>
    <w:rsid w:val="005F7ABE"/>
    <w:rsid w:val="0060004C"/>
    <w:rsid w:val="00600A8C"/>
    <w:rsid w:val="00600E00"/>
    <w:rsid w:val="00603266"/>
    <w:rsid w:val="006041BF"/>
    <w:rsid w:val="00604577"/>
    <w:rsid w:val="00605246"/>
    <w:rsid w:val="00605352"/>
    <w:rsid w:val="00605A70"/>
    <w:rsid w:val="00606006"/>
    <w:rsid w:val="00606B13"/>
    <w:rsid w:val="00607133"/>
    <w:rsid w:val="00607E1D"/>
    <w:rsid w:val="00610CDB"/>
    <w:rsid w:val="00610E5B"/>
    <w:rsid w:val="00611491"/>
    <w:rsid w:val="0061186E"/>
    <w:rsid w:val="006144F7"/>
    <w:rsid w:val="00615899"/>
    <w:rsid w:val="00615FBD"/>
    <w:rsid w:val="006166E9"/>
    <w:rsid w:val="0061705D"/>
    <w:rsid w:val="006173F0"/>
    <w:rsid w:val="006208BE"/>
    <w:rsid w:val="0062126F"/>
    <w:rsid w:val="006212DE"/>
    <w:rsid w:val="00621621"/>
    <w:rsid w:val="00621C83"/>
    <w:rsid w:val="006224F2"/>
    <w:rsid w:val="00623E7E"/>
    <w:rsid w:val="00623EF3"/>
    <w:rsid w:val="006246D7"/>
    <w:rsid w:val="00624AC0"/>
    <w:rsid w:val="006253C9"/>
    <w:rsid w:val="0062542D"/>
    <w:rsid w:val="006271CF"/>
    <w:rsid w:val="006301B6"/>
    <w:rsid w:val="00630C1B"/>
    <w:rsid w:val="00631373"/>
    <w:rsid w:val="00632192"/>
    <w:rsid w:val="006326AD"/>
    <w:rsid w:val="0063308C"/>
    <w:rsid w:val="00633DC1"/>
    <w:rsid w:val="006341F0"/>
    <w:rsid w:val="0063489F"/>
    <w:rsid w:val="006362A2"/>
    <w:rsid w:val="00636487"/>
    <w:rsid w:val="006364B2"/>
    <w:rsid w:val="00636BD0"/>
    <w:rsid w:val="00636D5E"/>
    <w:rsid w:val="006374ED"/>
    <w:rsid w:val="00637EC0"/>
    <w:rsid w:val="0064028B"/>
    <w:rsid w:val="00640592"/>
    <w:rsid w:val="00640AFB"/>
    <w:rsid w:val="006410B3"/>
    <w:rsid w:val="00641402"/>
    <w:rsid w:val="00642E0E"/>
    <w:rsid w:val="0064362C"/>
    <w:rsid w:val="00645DD7"/>
    <w:rsid w:val="0064652E"/>
    <w:rsid w:val="00646695"/>
    <w:rsid w:val="00646F33"/>
    <w:rsid w:val="0064716C"/>
    <w:rsid w:val="006474FE"/>
    <w:rsid w:val="006501E9"/>
    <w:rsid w:val="006504EB"/>
    <w:rsid w:val="00650F4B"/>
    <w:rsid w:val="006511D6"/>
    <w:rsid w:val="0065174F"/>
    <w:rsid w:val="00652A6D"/>
    <w:rsid w:val="00652C07"/>
    <w:rsid w:val="006534B6"/>
    <w:rsid w:val="00653665"/>
    <w:rsid w:val="00654D36"/>
    <w:rsid w:val="0065643C"/>
    <w:rsid w:val="00656B67"/>
    <w:rsid w:val="0066118C"/>
    <w:rsid w:val="006612A0"/>
    <w:rsid w:val="00661F01"/>
    <w:rsid w:val="0066218A"/>
    <w:rsid w:val="00662206"/>
    <w:rsid w:val="00662302"/>
    <w:rsid w:val="00663BAD"/>
    <w:rsid w:val="006643D9"/>
    <w:rsid w:val="00666B33"/>
    <w:rsid w:val="00666BBC"/>
    <w:rsid w:val="006673C3"/>
    <w:rsid w:val="00667A8C"/>
    <w:rsid w:val="006705BD"/>
    <w:rsid w:val="006705E4"/>
    <w:rsid w:val="00671368"/>
    <w:rsid w:val="00671549"/>
    <w:rsid w:val="00674B16"/>
    <w:rsid w:val="0067723A"/>
    <w:rsid w:val="00677A67"/>
    <w:rsid w:val="00681356"/>
    <w:rsid w:val="00682E8D"/>
    <w:rsid w:val="00683133"/>
    <w:rsid w:val="00683F0A"/>
    <w:rsid w:val="00684E12"/>
    <w:rsid w:val="00685E29"/>
    <w:rsid w:val="0068603B"/>
    <w:rsid w:val="00686C50"/>
    <w:rsid w:val="0068729A"/>
    <w:rsid w:val="00687577"/>
    <w:rsid w:val="006878D4"/>
    <w:rsid w:val="00687E44"/>
    <w:rsid w:val="006913FD"/>
    <w:rsid w:val="006924BD"/>
    <w:rsid w:val="00693A31"/>
    <w:rsid w:val="006959B7"/>
    <w:rsid w:val="0069644E"/>
    <w:rsid w:val="0069729A"/>
    <w:rsid w:val="00697AA0"/>
    <w:rsid w:val="006A0896"/>
    <w:rsid w:val="006A1581"/>
    <w:rsid w:val="006A37DB"/>
    <w:rsid w:val="006A3F5E"/>
    <w:rsid w:val="006A4996"/>
    <w:rsid w:val="006A4DA8"/>
    <w:rsid w:val="006A5107"/>
    <w:rsid w:val="006A560F"/>
    <w:rsid w:val="006A665E"/>
    <w:rsid w:val="006A6B93"/>
    <w:rsid w:val="006A6E47"/>
    <w:rsid w:val="006A6FA3"/>
    <w:rsid w:val="006A7792"/>
    <w:rsid w:val="006A7C4F"/>
    <w:rsid w:val="006B09B5"/>
    <w:rsid w:val="006B24A4"/>
    <w:rsid w:val="006B3557"/>
    <w:rsid w:val="006B4B76"/>
    <w:rsid w:val="006B5E9A"/>
    <w:rsid w:val="006B5F43"/>
    <w:rsid w:val="006B68F8"/>
    <w:rsid w:val="006B79E1"/>
    <w:rsid w:val="006C0F8C"/>
    <w:rsid w:val="006C0FE4"/>
    <w:rsid w:val="006C1C28"/>
    <w:rsid w:val="006C223C"/>
    <w:rsid w:val="006C243C"/>
    <w:rsid w:val="006C2487"/>
    <w:rsid w:val="006C3260"/>
    <w:rsid w:val="006C355C"/>
    <w:rsid w:val="006C39AA"/>
    <w:rsid w:val="006C3CD1"/>
    <w:rsid w:val="006C3F7F"/>
    <w:rsid w:val="006C4D48"/>
    <w:rsid w:val="006C4EC5"/>
    <w:rsid w:val="006C5A23"/>
    <w:rsid w:val="006C6063"/>
    <w:rsid w:val="006C6D68"/>
    <w:rsid w:val="006D08DD"/>
    <w:rsid w:val="006D25E0"/>
    <w:rsid w:val="006D2B6F"/>
    <w:rsid w:val="006D3B53"/>
    <w:rsid w:val="006D4FD9"/>
    <w:rsid w:val="006D5783"/>
    <w:rsid w:val="006D664E"/>
    <w:rsid w:val="006E03B0"/>
    <w:rsid w:val="006E0920"/>
    <w:rsid w:val="006E20BF"/>
    <w:rsid w:val="006E32AE"/>
    <w:rsid w:val="006E6913"/>
    <w:rsid w:val="006F04CA"/>
    <w:rsid w:val="006F1ECD"/>
    <w:rsid w:val="006F228C"/>
    <w:rsid w:val="006F2886"/>
    <w:rsid w:val="006F386D"/>
    <w:rsid w:val="006F43BA"/>
    <w:rsid w:val="006F683A"/>
    <w:rsid w:val="006F6C0F"/>
    <w:rsid w:val="0070079E"/>
    <w:rsid w:val="00700AF2"/>
    <w:rsid w:val="007011D3"/>
    <w:rsid w:val="00702ACD"/>
    <w:rsid w:val="00702D8B"/>
    <w:rsid w:val="007044FC"/>
    <w:rsid w:val="00705500"/>
    <w:rsid w:val="00706DF3"/>
    <w:rsid w:val="007104A6"/>
    <w:rsid w:val="00710E4B"/>
    <w:rsid w:val="00711F6F"/>
    <w:rsid w:val="007125C9"/>
    <w:rsid w:val="00712856"/>
    <w:rsid w:val="007142C3"/>
    <w:rsid w:val="00715AFF"/>
    <w:rsid w:val="00716996"/>
    <w:rsid w:val="00716FDE"/>
    <w:rsid w:val="007208AF"/>
    <w:rsid w:val="00721322"/>
    <w:rsid w:val="007216A5"/>
    <w:rsid w:val="007216FB"/>
    <w:rsid w:val="00723997"/>
    <w:rsid w:val="00724240"/>
    <w:rsid w:val="00724889"/>
    <w:rsid w:val="00725A56"/>
    <w:rsid w:val="007263DA"/>
    <w:rsid w:val="00727805"/>
    <w:rsid w:val="00727DBD"/>
    <w:rsid w:val="00730FF5"/>
    <w:rsid w:val="007313A1"/>
    <w:rsid w:val="00731AA6"/>
    <w:rsid w:val="007345F9"/>
    <w:rsid w:val="007346BE"/>
    <w:rsid w:val="00736360"/>
    <w:rsid w:val="007364BF"/>
    <w:rsid w:val="00736A5D"/>
    <w:rsid w:val="0073787D"/>
    <w:rsid w:val="00737B0A"/>
    <w:rsid w:val="00740F4D"/>
    <w:rsid w:val="007411EC"/>
    <w:rsid w:val="00741227"/>
    <w:rsid w:val="00742063"/>
    <w:rsid w:val="007426D4"/>
    <w:rsid w:val="0074289D"/>
    <w:rsid w:val="00744964"/>
    <w:rsid w:val="00745957"/>
    <w:rsid w:val="00746233"/>
    <w:rsid w:val="0075023F"/>
    <w:rsid w:val="0075119C"/>
    <w:rsid w:val="00754B11"/>
    <w:rsid w:val="00756291"/>
    <w:rsid w:val="007562F4"/>
    <w:rsid w:val="00756325"/>
    <w:rsid w:val="00760130"/>
    <w:rsid w:val="00760739"/>
    <w:rsid w:val="00760D42"/>
    <w:rsid w:val="00762BA5"/>
    <w:rsid w:val="00762E6B"/>
    <w:rsid w:val="007646E4"/>
    <w:rsid w:val="00764B01"/>
    <w:rsid w:val="00765791"/>
    <w:rsid w:val="00765E5C"/>
    <w:rsid w:val="00766242"/>
    <w:rsid w:val="0076626C"/>
    <w:rsid w:val="0076655B"/>
    <w:rsid w:val="007668AE"/>
    <w:rsid w:val="007677BD"/>
    <w:rsid w:val="007678F0"/>
    <w:rsid w:val="00767EF2"/>
    <w:rsid w:val="00771619"/>
    <w:rsid w:val="00771A9A"/>
    <w:rsid w:val="00772D6C"/>
    <w:rsid w:val="00773FF0"/>
    <w:rsid w:val="00774029"/>
    <w:rsid w:val="00774F7D"/>
    <w:rsid w:val="00775132"/>
    <w:rsid w:val="007766C5"/>
    <w:rsid w:val="007773E1"/>
    <w:rsid w:val="007777D7"/>
    <w:rsid w:val="00777FA8"/>
    <w:rsid w:val="007812E2"/>
    <w:rsid w:val="007814D8"/>
    <w:rsid w:val="00782C5C"/>
    <w:rsid w:val="00785C4C"/>
    <w:rsid w:val="00785CB3"/>
    <w:rsid w:val="00785ED9"/>
    <w:rsid w:val="00786212"/>
    <w:rsid w:val="00787D2A"/>
    <w:rsid w:val="00790096"/>
    <w:rsid w:val="007900D4"/>
    <w:rsid w:val="00790E34"/>
    <w:rsid w:val="0079257C"/>
    <w:rsid w:val="00792B69"/>
    <w:rsid w:val="00794C3D"/>
    <w:rsid w:val="00795252"/>
    <w:rsid w:val="00796576"/>
    <w:rsid w:val="00797061"/>
    <w:rsid w:val="00797A76"/>
    <w:rsid w:val="00797DBE"/>
    <w:rsid w:val="007A044F"/>
    <w:rsid w:val="007A0E55"/>
    <w:rsid w:val="007A1B09"/>
    <w:rsid w:val="007A41D7"/>
    <w:rsid w:val="007A47D7"/>
    <w:rsid w:val="007A5119"/>
    <w:rsid w:val="007A515F"/>
    <w:rsid w:val="007A51AB"/>
    <w:rsid w:val="007A6B03"/>
    <w:rsid w:val="007A754E"/>
    <w:rsid w:val="007A79C9"/>
    <w:rsid w:val="007B0586"/>
    <w:rsid w:val="007B0BAD"/>
    <w:rsid w:val="007B19CF"/>
    <w:rsid w:val="007B287D"/>
    <w:rsid w:val="007B3BE5"/>
    <w:rsid w:val="007B3E28"/>
    <w:rsid w:val="007B55C7"/>
    <w:rsid w:val="007B729C"/>
    <w:rsid w:val="007C08D3"/>
    <w:rsid w:val="007C2635"/>
    <w:rsid w:val="007C27D5"/>
    <w:rsid w:val="007C3EAE"/>
    <w:rsid w:val="007C51C6"/>
    <w:rsid w:val="007C5367"/>
    <w:rsid w:val="007C655A"/>
    <w:rsid w:val="007D070D"/>
    <w:rsid w:val="007D09C8"/>
    <w:rsid w:val="007D0AD8"/>
    <w:rsid w:val="007D0C5F"/>
    <w:rsid w:val="007D120B"/>
    <w:rsid w:val="007D512D"/>
    <w:rsid w:val="007D5A36"/>
    <w:rsid w:val="007D5B38"/>
    <w:rsid w:val="007D5CEB"/>
    <w:rsid w:val="007D6DED"/>
    <w:rsid w:val="007D70F3"/>
    <w:rsid w:val="007D76B2"/>
    <w:rsid w:val="007E5548"/>
    <w:rsid w:val="007E567B"/>
    <w:rsid w:val="007E5BCB"/>
    <w:rsid w:val="007E6089"/>
    <w:rsid w:val="007E6D5C"/>
    <w:rsid w:val="007F0453"/>
    <w:rsid w:val="007F11F3"/>
    <w:rsid w:val="007F2011"/>
    <w:rsid w:val="007F243B"/>
    <w:rsid w:val="007F28AE"/>
    <w:rsid w:val="007F2EB4"/>
    <w:rsid w:val="007F3E85"/>
    <w:rsid w:val="007F4912"/>
    <w:rsid w:val="007F62D4"/>
    <w:rsid w:val="0080003A"/>
    <w:rsid w:val="00801287"/>
    <w:rsid w:val="008012F7"/>
    <w:rsid w:val="008023D0"/>
    <w:rsid w:val="00802605"/>
    <w:rsid w:val="008032F7"/>
    <w:rsid w:val="00803787"/>
    <w:rsid w:val="00803D15"/>
    <w:rsid w:val="008043C1"/>
    <w:rsid w:val="0080479E"/>
    <w:rsid w:val="00804B3D"/>
    <w:rsid w:val="00807036"/>
    <w:rsid w:val="008103E6"/>
    <w:rsid w:val="00812C50"/>
    <w:rsid w:val="00812E96"/>
    <w:rsid w:val="00813D9C"/>
    <w:rsid w:val="0081485D"/>
    <w:rsid w:val="00814D5F"/>
    <w:rsid w:val="00815FA6"/>
    <w:rsid w:val="0081664C"/>
    <w:rsid w:val="008202DD"/>
    <w:rsid w:val="00820360"/>
    <w:rsid w:val="0082125E"/>
    <w:rsid w:val="00821625"/>
    <w:rsid w:val="008222E3"/>
    <w:rsid w:val="00822486"/>
    <w:rsid w:val="00822B6C"/>
    <w:rsid w:val="0082318B"/>
    <w:rsid w:val="00825EEE"/>
    <w:rsid w:val="00826476"/>
    <w:rsid w:val="00826998"/>
    <w:rsid w:val="00826EAE"/>
    <w:rsid w:val="00826FE8"/>
    <w:rsid w:val="00830073"/>
    <w:rsid w:val="00830B22"/>
    <w:rsid w:val="00831D65"/>
    <w:rsid w:val="00832C36"/>
    <w:rsid w:val="0083388D"/>
    <w:rsid w:val="00834796"/>
    <w:rsid w:val="00834FD7"/>
    <w:rsid w:val="008352D2"/>
    <w:rsid w:val="0083535E"/>
    <w:rsid w:val="00835425"/>
    <w:rsid w:val="00836305"/>
    <w:rsid w:val="008367B1"/>
    <w:rsid w:val="00836A7A"/>
    <w:rsid w:val="00842D23"/>
    <w:rsid w:val="00843AE4"/>
    <w:rsid w:val="00843E53"/>
    <w:rsid w:val="0084651D"/>
    <w:rsid w:val="00847B92"/>
    <w:rsid w:val="00850C6A"/>
    <w:rsid w:val="0085146E"/>
    <w:rsid w:val="008541AB"/>
    <w:rsid w:val="00854B22"/>
    <w:rsid w:val="00855203"/>
    <w:rsid w:val="00856CC9"/>
    <w:rsid w:val="00856F52"/>
    <w:rsid w:val="00862859"/>
    <w:rsid w:val="00863296"/>
    <w:rsid w:val="0086420C"/>
    <w:rsid w:val="00864B74"/>
    <w:rsid w:val="00865035"/>
    <w:rsid w:val="00865ADA"/>
    <w:rsid w:val="00865C7B"/>
    <w:rsid w:val="0086634C"/>
    <w:rsid w:val="00866CF9"/>
    <w:rsid w:val="00870D1E"/>
    <w:rsid w:val="00871286"/>
    <w:rsid w:val="00871DBA"/>
    <w:rsid w:val="00872783"/>
    <w:rsid w:val="00872FDC"/>
    <w:rsid w:val="0087494D"/>
    <w:rsid w:val="008756A5"/>
    <w:rsid w:val="00875A1A"/>
    <w:rsid w:val="0087736E"/>
    <w:rsid w:val="008808F9"/>
    <w:rsid w:val="008809A3"/>
    <w:rsid w:val="0088112F"/>
    <w:rsid w:val="00882070"/>
    <w:rsid w:val="0088241C"/>
    <w:rsid w:val="0088260D"/>
    <w:rsid w:val="00882AB5"/>
    <w:rsid w:val="00883A5B"/>
    <w:rsid w:val="00884E52"/>
    <w:rsid w:val="00885DAA"/>
    <w:rsid w:val="008873A4"/>
    <w:rsid w:val="00887C11"/>
    <w:rsid w:val="00887F4C"/>
    <w:rsid w:val="00890305"/>
    <w:rsid w:val="0089145C"/>
    <w:rsid w:val="008916F6"/>
    <w:rsid w:val="0089269A"/>
    <w:rsid w:val="008933E1"/>
    <w:rsid w:val="0089404E"/>
    <w:rsid w:val="00895D6C"/>
    <w:rsid w:val="008962DB"/>
    <w:rsid w:val="00897CF7"/>
    <w:rsid w:val="00897E67"/>
    <w:rsid w:val="008A11C8"/>
    <w:rsid w:val="008A1F54"/>
    <w:rsid w:val="008A2F41"/>
    <w:rsid w:val="008A3302"/>
    <w:rsid w:val="008A33FD"/>
    <w:rsid w:val="008A3C7B"/>
    <w:rsid w:val="008A5018"/>
    <w:rsid w:val="008A6381"/>
    <w:rsid w:val="008A715B"/>
    <w:rsid w:val="008A7EFA"/>
    <w:rsid w:val="008B0763"/>
    <w:rsid w:val="008B1B39"/>
    <w:rsid w:val="008B1D6E"/>
    <w:rsid w:val="008B2D50"/>
    <w:rsid w:val="008B30FD"/>
    <w:rsid w:val="008B3386"/>
    <w:rsid w:val="008B46B0"/>
    <w:rsid w:val="008B500A"/>
    <w:rsid w:val="008B59D5"/>
    <w:rsid w:val="008B5E7E"/>
    <w:rsid w:val="008B64E8"/>
    <w:rsid w:val="008B661D"/>
    <w:rsid w:val="008B678B"/>
    <w:rsid w:val="008B6EE8"/>
    <w:rsid w:val="008B7951"/>
    <w:rsid w:val="008C08F9"/>
    <w:rsid w:val="008C1D34"/>
    <w:rsid w:val="008C1D8C"/>
    <w:rsid w:val="008C438E"/>
    <w:rsid w:val="008C444C"/>
    <w:rsid w:val="008C4F31"/>
    <w:rsid w:val="008C6573"/>
    <w:rsid w:val="008C6ABC"/>
    <w:rsid w:val="008C6AC3"/>
    <w:rsid w:val="008C6C8B"/>
    <w:rsid w:val="008C7C0B"/>
    <w:rsid w:val="008D0C82"/>
    <w:rsid w:val="008D1EB4"/>
    <w:rsid w:val="008D200E"/>
    <w:rsid w:val="008D2B7C"/>
    <w:rsid w:val="008D3F63"/>
    <w:rsid w:val="008D421D"/>
    <w:rsid w:val="008D4246"/>
    <w:rsid w:val="008D4760"/>
    <w:rsid w:val="008D649E"/>
    <w:rsid w:val="008D64CE"/>
    <w:rsid w:val="008D71D4"/>
    <w:rsid w:val="008D7700"/>
    <w:rsid w:val="008E0C14"/>
    <w:rsid w:val="008E1F24"/>
    <w:rsid w:val="008E236A"/>
    <w:rsid w:val="008E2425"/>
    <w:rsid w:val="008E27D9"/>
    <w:rsid w:val="008E364F"/>
    <w:rsid w:val="008E39F8"/>
    <w:rsid w:val="008E4B9E"/>
    <w:rsid w:val="008E511E"/>
    <w:rsid w:val="008E5AE3"/>
    <w:rsid w:val="008E6051"/>
    <w:rsid w:val="008E63C0"/>
    <w:rsid w:val="008E660C"/>
    <w:rsid w:val="008E6BF9"/>
    <w:rsid w:val="008E7304"/>
    <w:rsid w:val="008F26BB"/>
    <w:rsid w:val="008F2A82"/>
    <w:rsid w:val="008F3FB1"/>
    <w:rsid w:val="008F4166"/>
    <w:rsid w:val="008F5EC9"/>
    <w:rsid w:val="008F705C"/>
    <w:rsid w:val="00900143"/>
    <w:rsid w:val="00900617"/>
    <w:rsid w:val="00900F5A"/>
    <w:rsid w:val="00902107"/>
    <w:rsid w:val="00902427"/>
    <w:rsid w:val="009042EB"/>
    <w:rsid w:val="0090437D"/>
    <w:rsid w:val="0090546F"/>
    <w:rsid w:val="009055C2"/>
    <w:rsid w:val="009061F4"/>
    <w:rsid w:val="009100E9"/>
    <w:rsid w:val="0091085F"/>
    <w:rsid w:val="00910863"/>
    <w:rsid w:val="00910CD1"/>
    <w:rsid w:val="00911EBA"/>
    <w:rsid w:val="00913789"/>
    <w:rsid w:val="00913C8F"/>
    <w:rsid w:val="00914282"/>
    <w:rsid w:val="00915D1E"/>
    <w:rsid w:val="009167F6"/>
    <w:rsid w:val="00916E05"/>
    <w:rsid w:val="009171F0"/>
    <w:rsid w:val="00917299"/>
    <w:rsid w:val="00920C93"/>
    <w:rsid w:val="009214AD"/>
    <w:rsid w:val="0092308B"/>
    <w:rsid w:val="009243C9"/>
    <w:rsid w:val="009243E5"/>
    <w:rsid w:val="00924520"/>
    <w:rsid w:val="00924789"/>
    <w:rsid w:val="00924A87"/>
    <w:rsid w:val="0092566B"/>
    <w:rsid w:val="00925E2A"/>
    <w:rsid w:val="00927ED6"/>
    <w:rsid w:val="0093013E"/>
    <w:rsid w:val="00930974"/>
    <w:rsid w:val="00931DA2"/>
    <w:rsid w:val="009327F8"/>
    <w:rsid w:val="0093311B"/>
    <w:rsid w:val="00933BE2"/>
    <w:rsid w:val="00934094"/>
    <w:rsid w:val="00934E95"/>
    <w:rsid w:val="00935D95"/>
    <w:rsid w:val="0093604B"/>
    <w:rsid w:val="0094118E"/>
    <w:rsid w:val="009432A3"/>
    <w:rsid w:val="00943784"/>
    <w:rsid w:val="009445BF"/>
    <w:rsid w:val="00944B8F"/>
    <w:rsid w:val="00944C46"/>
    <w:rsid w:val="00944D8E"/>
    <w:rsid w:val="00946251"/>
    <w:rsid w:val="0094711F"/>
    <w:rsid w:val="00947454"/>
    <w:rsid w:val="00947A73"/>
    <w:rsid w:val="009500FE"/>
    <w:rsid w:val="00950ADA"/>
    <w:rsid w:val="00950BCF"/>
    <w:rsid w:val="00950FAC"/>
    <w:rsid w:val="00952111"/>
    <w:rsid w:val="009522DE"/>
    <w:rsid w:val="00952383"/>
    <w:rsid w:val="009537EE"/>
    <w:rsid w:val="0095393B"/>
    <w:rsid w:val="009560E4"/>
    <w:rsid w:val="00956E06"/>
    <w:rsid w:val="00957D2C"/>
    <w:rsid w:val="00957EED"/>
    <w:rsid w:val="00960E80"/>
    <w:rsid w:val="00960F36"/>
    <w:rsid w:val="009616FE"/>
    <w:rsid w:val="0096177D"/>
    <w:rsid w:val="00961DE6"/>
    <w:rsid w:val="009626AC"/>
    <w:rsid w:val="0096272E"/>
    <w:rsid w:val="00963F75"/>
    <w:rsid w:val="00964764"/>
    <w:rsid w:val="00965843"/>
    <w:rsid w:val="00965B0E"/>
    <w:rsid w:val="00966E20"/>
    <w:rsid w:val="009679B8"/>
    <w:rsid w:val="00967C9C"/>
    <w:rsid w:val="00971155"/>
    <w:rsid w:val="009715D2"/>
    <w:rsid w:val="00971D23"/>
    <w:rsid w:val="0097293C"/>
    <w:rsid w:val="00972CE7"/>
    <w:rsid w:val="00972D9F"/>
    <w:rsid w:val="00972EEA"/>
    <w:rsid w:val="0097313F"/>
    <w:rsid w:val="009732BA"/>
    <w:rsid w:val="009741CB"/>
    <w:rsid w:val="0097432E"/>
    <w:rsid w:val="00974C1A"/>
    <w:rsid w:val="00974F86"/>
    <w:rsid w:val="00976126"/>
    <w:rsid w:val="00976DA1"/>
    <w:rsid w:val="0098256D"/>
    <w:rsid w:val="00982796"/>
    <w:rsid w:val="00982FE0"/>
    <w:rsid w:val="009832FB"/>
    <w:rsid w:val="00983C21"/>
    <w:rsid w:val="00984DF9"/>
    <w:rsid w:val="009858AF"/>
    <w:rsid w:val="00986008"/>
    <w:rsid w:val="009861DB"/>
    <w:rsid w:val="00986323"/>
    <w:rsid w:val="00987142"/>
    <w:rsid w:val="009876E0"/>
    <w:rsid w:val="00990050"/>
    <w:rsid w:val="00990CB0"/>
    <w:rsid w:val="00991171"/>
    <w:rsid w:val="00991516"/>
    <w:rsid w:val="00991C31"/>
    <w:rsid w:val="009921B4"/>
    <w:rsid w:val="00992C63"/>
    <w:rsid w:val="009940C0"/>
    <w:rsid w:val="009941C5"/>
    <w:rsid w:val="00996077"/>
    <w:rsid w:val="00996AA7"/>
    <w:rsid w:val="00996FB7"/>
    <w:rsid w:val="00997F9F"/>
    <w:rsid w:val="009A0DB7"/>
    <w:rsid w:val="009A10D1"/>
    <w:rsid w:val="009A1996"/>
    <w:rsid w:val="009A19F4"/>
    <w:rsid w:val="009A1F1F"/>
    <w:rsid w:val="009A1F9C"/>
    <w:rsid w:val="009A2721"/>
    <w:rsid w:val="009A2A2A"/>
    <w:rsid w:val="009A55AA"/>
    <w:rsid w:val="009A5B90"/>
    <w:rsid w:val="009A6B80"/>
    <w:rsid w:val="009A6B8E"/>
    <w:rsid w:val="009B28E4"/>
    <w:rsid w:val="009B2E24"/>
    <w:rsid w:val="009B325D"/>
    <w:rsid w:val="009B3372"/>
    <w:rsid w:val="009B41A5"/>
    <w:rsid w:val="009B4E59"/>
    <w:rsid w:val="009B5D46"/>
    <w:rsid w:val="009B61FD"/>
    <w:rsid w:val="009B6F4F"/>
    <w:rsid w:val="009B7936"/>
    <w:rsid w:val="009C0D48"/>
    <w:rsid w:val="009C1B44"/>
    <w:rsid w:val="009C1C7F"/>
    <w:rsid w:val="009C3600"/>
    <w:rsid w:val="009C3AE3"/>
    <w:rsid w:val="009C4657"/>
    <w:rsid w:val="009C658A"/>
    <w:rsid w:val="009C6E3B"/>
    <w:rsid w:val="009C7391"/>
    <w:rsid w:val="009D143F"/>
    <w:rsid w:val="009D1BBA"/>
    <w:rsid w:val="009D320B"/>
    <w:rsid w:val="009D4B7D"/>
    <w:rsid w:val="009D550E"/>
    <w:rsid w:val="009E14D4"/>
    <w:rsid w:val="009E1B88"/>
    <w:rsid w:val="009E3CD8"/>
    <w:rsid w:val="009E47D9"/>
    <w:rsid w:val="009E4B62"/>
    <w:rsid w:val="009E5BBE"/>
    <w:rsid w:val="009E6463"/>
    <w:rsid w:val="009E65B4"/>
    <w:rsid w:val="009E6B56"/>
    <w:rsid w:val="009E77FF"/>
    <w:rsid w:val="009E7BC8"/>
    <w:rsid w:val="009EB88E"/>
    <w:rsid w:val="009F0C5B"/>
    <w:rsid w:val="009F1B90"/>
    <w:rsid w:val="009F1CD2"/>
    <w:rsid w:val="009F2B8C"/>
    <w:rsid w:val="009F3AE4"/>
    <w:rsid w:val="009F60B0"/>
    <w:rsid w:val="009F6745"/>
    <w:rsid w:val="009F6BDD"/>
    <w:rsid w:val="009F7F71"/>
    <w:rsid w:val="00A00E4D"/>
    <w:rsid w:val="00A0143D"/>
    <w:rsid w:val="00A02D8F"/>
    <w:rsid w:val="00A03735"/>
    <w:rsid w:val="00A03DFF"/>
    <w:rsid w:val="00A03F56"/>
    <w:rsid w:val="00A04943"/>
    <w:rsid w:val="00A07187"/>
    <w:rsid w:val="00A076A8"/>
    <w:rsid w:val="00A07BA1"/>
    <w:rsid w:val="00A10791"/>
    <w:rsid w:val="00A112EA"/>
    <w:rsid w:val="00A14268"/>
    <w:rsid w:val="00A146A0"/>
    <w:rsid w:val="00A1477E"/>
    <w:rsid w:val="00A15866"/>
    <w:rsid w:val="00A15BA8"/>
    <w:rsid w:val="00A16E95"/>
    <w:rsid w:val="00A1744D"/>
    <w:rsid w:val="00A177CF"/>
    <w:rsid w:val="00A17A4C"/>
    <w:rsid w:val="00A17BA8"/>
    <w:rsid w:val="00A21350"/>
    <w:rsid w:val="00A22394"/>
    <w:rsid w:val="00A22BB2"/>
    <w:rsid w:val="00A23C7D"/>
    <w:rsid w:val="00A2422D"/>
    <w:rsid w:val="00A24925"/>
    <w:rsid w:val="00A24979"/>
    <w:rsid w:val="00A24B7D"/>
    <w:rsid w:val="00A26168"/>
    <w:rsid w:val="00A262B2"/>
    <w:rsid w:val="00A26638"/>
    <w:rsid w:val="00A26768"/>
    <w:rsid w:val="00A26AFA"/>
    <w:rsid w:val="00A26D17"/>
    <w:rsid w:val="00A323DC"/>
    <w:rsid w:val="00A3242E"/>
    <w:rsid w:val="00A33972"/>
    <w:rsid w:val="00A35916"/>
    <w:rsid w:val="00A412BE"/>
    <w:rsid w:val="00A416F5"/>
    <w:rsid w:val="00A41BFE"/>
    <w:rsid w:val="00A44168"/>
    <w:rsid w:val="00A46175"/>
    <w:rsid w:val="00A466AD"/>
    <w:rsid w:val="00A4777C"/>
    <w:rsid w:val="00A50A0B"/>
    <w:rsid w:val="00A51838"/>
    <w:rsid w:val="00A55073"/>
    <w:rsid w:val="00A55F92"/>
    <w:rsid w:val="00A57292"/>
    <w:rsid w:val="00A57B5E"/>
    <w:rsid w:val="00A57C34"/>
    <w:rsid w:val="00A57D87"/>
    <w:rsid w:val="00A61A63"/>
    <w:rsid w:val="00A61C3C"/>
    <w:rsid w:val="00A61EE0"/>
    <w:rsid w:val="00A64E61"/>
    <w:rsid w:val="00A64F99"/>
    <w:rsid w:val="00A66A99"/>
    <w:rsid w:val="00A674FF"/>
    <w:rsid w:val="00A67DEF"/>
    <w:rsid w:val="00A704AE"/>
    <w:rsid w:val="00A712A4"/>
    <w:rsid w:val="00A71519"/>
    <w:rsid w:val="00A72387"/>
    <w:rsid w:val="00A72A35"/>
    <w:rsid w:val="00A72CDA"/>
    <w:rsid w:val="00A73AA7"/>
    <w:rsid w:val="00A75607"/>
    <w:rsid w:val="00A75F0C"/>
    <w:rsid w:val="00A75F20"/>
    <w:rsid w:val="00A76332"/>
    <w:rsid w:val="00A77B47"/>
    <w:rsid w:val="00A81546"/>
    <w:rsid w:val="00A81AF4"/>
    <w:rsid w:val="00A81F73"/>
    <w:rsid w:val="00A82167"/>
    <w:rsid w:val="00A843D4"/>
    <w:rsid w:val="00A857B8"/>
    <w:rsid w:val="00A8636B"/>
    <w:rsid w:val="00A87CB3"/>
    <w:rsid w:val="00A9037E"/>
    <w:rsid w:val="00A90898"/>
    <w:rsid w:val="00A90C0C"/>
    <w:rsid w:val="00A90F68"/>
    <w:rsid w:val="00A910D0"/>
    <w:rsid w:val="00A91EE5"/>
    <w:rsid w:val="00A92706"/>
    <w:rsid w:val="00A92AF2"/>
    <w:rsid w:val="00A9337E"/>
    <w:rsid w:val="00A93663"/>
    <w:rsid w:val="00A937D8"/>
    <w:rsid w:val="00A93B84"/>
    <w:rsid w:val="00A941D5"/>
    <w:rsid w:val="00A94F20"/>
    <w:rsid w:val="00A9680D"/>
    <w:rsid w:val="00A96A3C"/>
    <w:rsid w:val="00A978D4"/>
    <w:rsid w:val="00A9796E"/>
    <w:rsid w:val="00A97F49"/>
    <w:rsid w:val="00AA01D5"/>
    <w:rsid w:val="00AA032C"/>
    <w:rsid w:val="00AA0C5D"/>
    <w:rsid w:val="00AA369B"/>
    <w:rsid w:val="00AA410C"/>
    <w:rsid w:val="00AA49BB"/>
    <w:rsid w:val="00AA5DF1"/>
    <w:rsid w:val="00AA5F3B"/>
    <w:rsid w:val="00AA6461"/>
    <w:rsid w:val="00AA6F2F"/>
    <w:rsid w:val="00AB09FE"/>
    <w:rsid w:val="00AB0BF7"/>
    <w:rsid w:val="00AB1342"/>
    <w:rsid w:val="00AB2E52"/>
    <w:rsid w:val="00AB5B73"/>
    <w:rsid w:val="00AB5BBB"/>
    <w:rsid w:val="00AC01D2"/>
    <w:rsid w:val="00AC051A"/>
    <w:rsid w:val="00AC085A"/>
    <w:rsid w:val="00AC088F"/>
    <w:rsid w:val="00AC0CE9"/>
    <w:rsid w:val="00AC3528"/>
    <w:rsid w:val="00AC4F06"/>
    <w:rsid w:val="00AC5A4A"/>
    <w:rsid w:val="00AC6790"/>
    <w:rsid w:val="00AC789A"/>
    <w:rsid w:val="00AD15D0"/>
    <w:rsid w:val="00AD297F"/>
    <w:rsid w:val="00AD3157"/>
    <w:rsid w:val="00AD462A"/>
    <w:rsid w:val="00AD5470"/>
    <w:rsid w:val="00AD61A4"/>
    <w:rsid w:val="00AD6EA8"/>
    <w:rsid w:val="00AD7A27"/>
    <w:rsid w:val="00AD7CAC"/>
    <w:rsid w:val="00AE03C3"/>
    <w:rsid w:val="00AE0B69"/>
    <w:rsid w:val="00AE1189"/>
    <w:rsid w:val="00AE20D0"/>
    <w:rsid w:val="00AE348E"/>
    <w:rsid w:val="00AE42DE"/>
    <w:rsid w:val="00AE44FC"/>
    <w:rsid w:val="00AE4ACC"/>
    <w:rsid w:val="00AE4D6D"/>
    <w:rsid w:val="00AE54E2"/>
    <w:rsid w:val="00AE5B26"/>
    <w:rsid w:val="00AE6495"/>
    <w:rsid w:val="00AE698A"/>
    <w:rsid w:val="00AE6E19"/>
    <w:rsid w:val="00AE7075"/>
    <w:rsid w:val="00AE7C87"/>
    <w:rsid w:val="00AE7D65"/>
    <w:rsid w:val="00AF0338"/>
    <w:rsid w:val="00AF26D4"/>
    <w:rsid w:val="00AF33F0"/>
    <w:rsid w:val="00AF42CC"/>
    <w:rsid w:val="00AF45CC"/>
    <w:rsid w:val="00AF47C9"/>
    <w:rsid w:val="00AF4FFC"/>
    <w:rsid w:val="00AF5B61"/>
    <w:rsid w:val="00AF7290"/>
    <w:rsid w:val="00AF7491"/>
    <w:rsid w:val="00B006C3"/>
    <w:rsid w:val="00B00DC2"/>
    <w:rsid w:val="00B021AE"/>
    <w:rsid w:val="00B0228F"/>
    <w:rsid w:val="00B04239"/>
    <w:rsid w:val="00B044F3"/>
    <w:rsid w:val="00B04DC1"/>
    <w:rsid w:val="00B04DCD"/>
    <w:rsid w:val="00B0559C"/>
    <w:rsid w:val="00B05936"/>
    <w:rsid w:val="00B06097"/>
    <w:rsid w:val="00B06E90"/>
    <w:rsid w:val="00B07A4A"/>
    <w:rsid w:val="00B07F69"/>
    <w:rsid w:val="00B1119C"/>
    <w:rsid w:val="00B12435"/>
    <w:rsid w:val="00B1267A"/>
    <w:rsid w:val="00B130FE"/>
    <w:rsid w:val="00B13C3F"/>
    <w:rsid w:val="00B1495D"/>
    <w:rsid w:val="00B1599B"/>
    <w:rsid w:val="00B167C7"/>
    <w:rsid w:val="00B1741A"/>
    <w:rsid w:val="00B1773D"/>
    <w:rsid w:val="00B21308"/>
    <w:rsid w:val="00B222F2"/>
    <w:rsid w:val="00B22467"/>
    <w:rsid w:val="00B23D41"/>
    <w:rsid w:val="00B246E2"/>
    <w:rsid w:val="00B25559"/>
    <w:rsid w:val="00B269A2"/>
    <w:rsid w:val="00B26F00"/>
    <w:rsid w:val="00B26FC5"/>
    <w:rsid w:val="00B27F83"/>
    <w:rsid w:val="00B31AB3"/>
    <w:rsid w:val="00B3611A"/>
    <w:rsid w:val="00B367E6"/>
    <w:rsid w:val="00B37012"/>
    <w:rsid w:val="00B3701B"/>
    <w:rsid w:val="00B41737"/>
    <w:rsid w:val="00B41951"/>
    <w:rsid w:val="00B42361"/>
    <w:rsid w:val="00B42B76"/>
    <w:rsid w:val="00B42C6B"/>
    <w:rsid w:val="00B42E1D"/>
    <w:rsid w:val="00B4310E"/>
    <w:rsid w:val="00B4409D"/>
    <w:rsid w:val="00B44B3F"/>
    <w:rsid w:val="00B45B26"/>
    <w:rsid w:val="00B50F72"/>
    <w:rsid w:val="00B51088"/>
    <w:rsid w:val="00B52D13"/>
    <w:rsid w:val="00B52D99"/>
    <w:rsid w:val="00B53F2A"/>
    <w:rsid w:val="00B57183"/>
    <w:rsid w:val="00B5749B"/>
    <w:rsid w:val="00B57FA0"/>
    <w:rsid w:val="00B60EBB"/>
    <w:rsid w:val="00B62048"/>
    <w:rsid w:val="00B62375"/>
    <w:rsid w:val="00B63B68"/>
    <w:rsid w:val="00B644FB"/>
    <w:rsid w:val="00B64D93"/>
    <w:rsid w:val="00B65BA4"/>
    <w:rsid w:val="00B66493"/>
    <w:rsid w:val="00B66D80"/>
    <w:rsid w:val="00B700A8"/>
    <w:rsid w:val="00B705A8"/>
    <w:rsid w:val="00B7089E"/>
    <w:rsid w:val="00B71EC3"/>
    <w:rsid w:val="00B72C91"/>
    <w:rsid w:val="00B72F71"/>
    <w:rsid w:val="00B730D8"/>
    <w:rsid w:val="00B73F7E"/>
    <w:rsid w:val="00B7435E"/>
    <w:rsid w:val="00B75FFA"/>
    <w:rsid w:val="00B761C6"/>
    <w:rsid w:val="00B76559"/>
    <w:rsid w:val="00B7698E"/>
    <w:rsid w:val="00B769F5"/>
    <w:rsid w:val="00B800BC"/>
    <w:rsid w:val="00B80543"/>
    <w:rsid w:val="00B80E4B"/>
    <w:rsid w:val="00B826CF"/>
    <w:rsid w:val="00B82B52"/>
    <w:rsid w:val="00B82D1F"/>
    <w:rsid w:val="00B8385A"/>
    <w:rsid w:val="00B83ED5"/>
    <w:rsid w:val="00B83F26"/>
    <w:rsid w:val="00B84E04"/>
    <w:rsid w:val="00B858EF"/>
    <w:rsid w:val="00B86BCD"/>
    <w:rsid w:val="00B91249"/>
    <w:rsid w:val="00B92163"/>
    <w:rsid w:val="00B9382D"/>
    <w:rsid w:val="00B9543B"/>
    <w:rsid w:val="00BA05E8"/>
    <w:rsid w:val="00BA2B8F"/>
    <w:rsid w:val="00BA391D"/>
    <w:rsid w:val="00BA431A"/>
    <w:rsid w:val="00BA4545"/>
    <w:rsid w:val="00BA4901"/>
    <w:rsid w:val="00BA5A00"/>
    <w:rsid w:val="00BA61FF"/>
    <w:rsid w:val="00BA6365"/>
    <w:rsid w:val="00BA6EC2"/>
    <w:rsid w:val="00BA77D7"/>
    <w:rsid w:val="00BA7ECF"/>
    <w:rsid w:val="00BB01FD"/>
    <w:rsid w:val="00BB1A8C"/>
    <w:rsid w:val="00BB5C24"/>
    <w:rsid w:val="00BB7690"/>
    <w:rsid w:val="00BC2757"/>
    <w:rsid w:val="00BC39A8"/>
    <w:rsid w:val="00BC3BF9"/>
    <w:rsid w:val="00BC3C53"/>
    <w:rsid w:val="00BC5A8B"/>
    <w:rsid w:val="00BC659F"/>
    <w:rsid w:val="00BD1D9E"/>
    <w:rsid w:val="00BD2A8E"/>
    <w:rsid w:val="00BD3127"/>
    <w:rsid w:val="00BD3315"/>
    <w:rsid w:val="00BD47F0"/>
    <w:rsid w:val="00BD49BD"/>
    <w:rsid w:val="00BD5ACE"/>
    <w:rsid w:val="00BD7CD8"/>
    <w:rsid w:val="00BE0052"/>
    <w:rsid w:val="00BE0D9F"/>
    <w:rsid w:val="00BE1C39"/>
    <w:rsid w:val="00BE2ADC"/>
    <w:rsid w:val="00BE3F64"/>
    <w:rsid w:val="00BE42D4"/>
    <w:rsid w:val="00BE53BC"/>
    <w:rsid w:val="00BE5C39"/>
    <w:rsid w:val="00BF0CDD"/>
    <w:rsid w:val="00BF1075"/>
    <w:rsid w:val="00BF1BBC"/>
    <w:rsid w:val="00BF2E31"/>
    <w:rsid w:val="00BF3667"/>
    <w:rsid w:val="00BF3EA9"/>
    <w:rsid w:val="00BF51A7"/>
    <w:rsid w:val="00BF51EB"/>
    <w:rsid w:val="00BF6098"/>
    <w:rsid w:val="00BF6682"/>
    <w:rsid w:val="00C0079C"/>
    <w:rsid w:val="00C02CBD"/>
    <w:rsid w:val="00C02F08"/>
    <w:rsid w:val="00C04038"/>
    <w:rsid w:val="00C04EE2"/>
    <w:rsid w:val="00C054A1"/>
    <w:rsid w:val="00C061CA"/>
    <w:rsid w:val="00C069B3"/>
    <w:rsid w:val="00C07728"/>
    <w:rsid w:val="00C10F65"/>
    <w:rsid w:val="00C11134"/>
    <w:rsid w:val="00C11183"/>
    <w:rsid w:val="00C12939"/>
    <w:rsid w:val="00C12FCB"/>
    <w:rsid w:val="00C13164"/>
    <w:rsid w:val="00C13302"/>
    <w:rsid w:val="00C13DED"/>
    <w:rsid w:val="00C14B7E"/>
    <w:rsid w:val="00C17240"/>
    <w:rsid w:val="00C17B34"/>
    <w:rsid w:val="00C20495"/>
    <w:rsid w:val="00C204E1"/>
    <w:rsid w:val="00C21159"/>
    <w:rsid w:val="00C21870"/>
    <w:rsid w:val="00C21B23"/>
    <w:rsid w:val="00C232AA"/>
    <w:rsid w:val="00C2332F"/>
    <w:rsid w:val="00C23AE9"/>
    <w:rsid w:val="00C247EB"/>
    <w:rsid w:val="00C24989"/>
    <w:rsid w:val="00C25D11"/>
    <w:rsid w:val="00C25DA6"/>
    <w:rsid w:val="00C26943"/>
    <w:rsid w:val="00C26A51"/>
    <w:rsid w:val="00C27432"/>
    <w:rsid w:val="00C27B7C"/>
    <w:rsid w:val="00C30018"/>
    <w:rsid w:val="00C30229"/>
    <w:rsid w:val="00C3160B"/>
    <w:rsid w:val="00C32EBE"/>
    <w:rsid w:val="00C32F8F"/>
    <w:rsid w:val="00C33735"/>
    <w:rsid w:val="00C337AD"/>
    <w:rsid w:val="00C34D2A"/>
    <w:rsid w:val="00C35317"/>
    <w:rsid w:val="00C3623C"/>
    <w:rsid w:val="00C36445"/>
    <w:rsid w:val="00C37688"/>
    <w:rsid w:val="00C37E9A"/>
    <w:rsid w:val="00C4058F"/>
    <w:rsid w:val="00C40888"/>
    <w:rsid w:val="00C408DD"/>
    <w:rsid w:val="00C430BA"/>
    <w:rsid w:val="00C4317F"/>
    <w:rsid w:val="00C435D7"/>
    <w:rsid w:val="00C437DA"/>
    <w:rsid w:val="00C43BE4"/>
    <w:rsid w:val="00C43DE5"/>
    <w:rsid w:val="00C44CB0"/>
    <w:rsid w:val="00C44E18"/>
    <w:rsid w:val="00C45C2B"/>
    <w:rsid w:val="00C464C8"/>
    <w:rsid w:val="00C474AA"/>
    <w:rsid w:val="00C47F01"/>
    <w:rsid w:val="00C5019B"/>
    <w:rsid w:val="00C50D10"/>
    <w:rsid w:val="00C50D88"/>
    <w:rsid w:val="00C511C0"/>
    <w:rsid w:val="00C5166E"/>
    <w:rsid w:val="00C53175"/>
    <w:rsid w:val="00C5442E"/>
    <w:rsid w:val="00C557B6"/>
    <w:rsid w:val="00C5624C"/>
    <w:rsid w:val="00C565FA"/>
    <w:rsid w:val="00C568D5"/>
    <w:rsid w:val="00C57C07"/>
    <w:rsid w:val="00C57E35"/>
    <w:rsid w:val="00C615C9"/>
    <w:rsid w:val="00C62C22"/>
    <w:rsid w:val="00C635A8"/>
    <w:rsid w:val="00C653CD"/>
    <w:rsid w:val="00C65BFB"/>
    <w:rsid w:val="00C661E3"/>
    <w:rsid w:val="00C70481"/>
    <w:rsid w:val="00C704D9"/>
    <w:rsid w:val="00C71A10"/>
    <w:rsid w:val="00C721B7"/>
    <w:rsid w:val="00C72814"/>
    <w:rsid w:val="00C73F35"/>
    <w:rsid w:val="00C74489"/>
    <w:rsid w:val="00C746C7"/>
    <w:rsid w:val="00C746FE"/>
    <w:rsid w:val="00C74857"/>
    <w:rsid w:val="00C75350"/>
    <w:rsid w:val="00C757B0"/>
    <w:rsid w:val="00C75CC3"/>
    <w:rsid w:val="00C75FEB"/>
    <w:rsid w:val="00C76792"/>
    <w:rsid w:val="00C76BAE"/>
    <w:rsid w:val="00C76CE9"/>
    <w:rsid w:val="00C771CB"/>
    <w:rsid w:val="00C77F4A"/>
    <w:rsid w:val="00C807A8"/>
    <w:rsid w:val="00C809B5"/>
    <w:rsid w:val="00C81577"/>
    <w:rsid w:val="00C81C1F"/>
    <w:rsid w:val="00C82124"/>
    <w:rsid w:val="00C82C63"/>
    <w:rsid w:val="00C82ECA"/>
    <w:rsid w:val="00C83BCE"/>
    <w:rsid w:val="00C85A4D"/>
    <w:rsid w:val="00C8725B"/>
    <w:rsid w:val="00C90347"/>
    <w:rsid w:val="00C90367"/>
    <w:rsid w:val="00C910E4"/>
    <w:rsid w:val="00C9145D"/>
    <w:rsid w:val="00C91D4A"/>
    <w:rsid w:val="00C91EF0"/>
    <w:rsid w:val="00C92EFB"/>
    <w:rsid w:val="00C92F25"/>
    <w:rsid w:val="00C93177"/>
    <w:rsid w:val="00C9332D"/>
    <w:rsid w:val="00C93D35"/>
    <w:rsid w:val="00C948BA"/>
    <w:rsid w:val="00C952E7"/>
    <w:rsid w:val="00C95BD0"/>
    <w:rsid w:val="00C95F6D"/>
    <w:rsid w:val="00C976B0"/>
    <w:rsid w:val="00C97A72"/>
    <w:rsid w:val="00CA107C"/>
    <w:rsid w:val="00CA11CD"/>
    <w:rsid w:val="00CA236E"/>
    <w:rsid w:val="00CA2CDD"/>
    <w:rsid w:val="00CA419E"/>
    <w:rsid w:val="00CA6DAC"/>
    <w:rsid w:val="00CA71B4"/>
    <w:rsid w:val="00CA71FF"/>
    <w:rsid w:val="00CA74B1"/>
    <w:rsid w:val="00CA7DA8"/>
    <w:rsid w:val="00CB08D7"/>
    <w:rsid w:val="00CB1AB9"/>
    <w:rsid w:val="00CB2816"/>
    <w:rsid w:val="00CB3A2C"/>
    <w:rsid w:val="00CB5C87"/>
    <w:rsid w:val="00CB6C48"/>
    <w:rsid w:val="00CB7304"/>
    <w:rsid w:val="00CC1137"/>
    <w:rsid w:val="00CC128D"/>
    <w:rsid w:val="00CC1A33"/>
    <w:rsid w:val="00CC1EAB"/>
    <w:rsid w:val="00CC2B2F"/>
    <w:rsid w:val="00CC3C06"/>
    <w:rsid w:val="00CC4C41"/>
    <w:rsid w:val="00CC4DC9"/>
    <w:rsid w:val="00CC6029"/>
    <w:rsid w:val="00CC6351"/>
    <w:rsid w:val="00CC68A6"/>
    <w:rsid w:val="00CC7839"/>
    <w:rsid w:val="00CD0EF8"/>
    <w:rsid w:val="00CD2582"/>
    <w:rsid w:val="00CD3087"/>
    <w:rsid w:val="00CD4CA1"/>
    <w:rsid w:val="00CD4DCF"/>
    <w:rsid w:val="00CD521B"/>
    <w:rsid w:val="00CD5F1D"/>
    <w:rsid w:val="00CD638E"/>
    <w:rsid w:val="00CD6AE9"/>
    <w:rsid w:val="00CE1A56"/>
    <w:rsid w:val="00CE1B2E"/>
    <w:rsid w:val="00CE5054"/>
    <w:rsid w:val="00CE575A"/>
    <w:rsid w:val="00CE5E9D"/>
    <w:rsid w:val="00CE6804"/>
    <w:rsid w:val="00CE6E86"/>
    <w:rsid w:val="00CE7591"/>
    <w:rsid w:val="00CE7C38"/>
    <w:rsid w:val="00CE7D5B"/>
    <w:rsid w:val="00CF0361"/>
    <w:rsid w:val="00CF12A8"/>
    <w:rsid w:val="00CF134B"/>
    <w:rsid w:val="00CF36AD"/>
    <w:rsid w:val="00D00194"/>
    <w:rsid w:val="00D0041A"/>
    <w:rsid w:val="00D00C2B"/>
    <w:rsid w:val="00D0277E"/>
    <w:rsid w:val="00D0342C"/>
    <w:rsid w:val="00D041E3"/>
    <w:rsid w:val="00D05C28"/>
    <w:rsid w:val="00D07732"/>
    <w:rsid w:val="00D1043E"/>
    <w:rsid w:val="00D105A5"/>
    <w:rsid w:val="00D107D4"/>
    <w:rsid w:val="00D1337A"/>
    <w:rsid w:val="00D134E4"/>
    <w:rsid w:val="00D1367A"/>
    <w:rsid w:val="00D141AE"/>
    <w:rsid w:val="00D1423B"/>
    <w:rsid w:val="00D14880"/>
    <w:rsid w:val="00D14F29"/>
    <w:rsid w:val="00D14F79"/>
    <w:rsid w:val="00D15D49"/>
    <w:rsid w:val="00D170B0"/>
    <w:rsid w:val="00D17379"/>
    <w:rsid w:val="00D20BFE"/>
    <w:rsid w:val="00D21324"/>
    <w:rsid w:val="00D2178B"/>
    <w:rsid w:val="00D21C78"/>
    <w:rsid w:val="00D2400E"/>
    <w:rsid w:val="00D248AD"/>
    <w:rsid w:val="00D2608F"/>
    <w:rsid w:val="00D278FA"/>
    <w:rsid w:val="00D27C26"/>
    <w:rsid w:val="00D27CD9"/>
    <w:rsid w:val="00D303B0"/>
    <w:rsid w:val="00D3072C"/>
    <w:rsid w:val="00D32186"/>
    <w:rsid w:val="00D3224C"/>
    <w:rsid w:val="00D336F1"/>
    <w:rsid w:val="00D34676"/>
    <w:rsid w:val="00D34CAC"/>
    <w:rsid w:val="00D35634"/>
    <w:rsid w:val="00D3582A"/>
    <w:rsid w:val="00D35ED3"/>
    <w:rsid w:val="00D361E7"/>
    <w:rsid w:val="00D370FA"/>
    <w:rsid w:val="00D379D4"/>
    <w:rsid w:val="00D37F93"/>
    <w:rsid w:val="00D4179B"/>
    <w:rsid w:val="00D41AF9"/>
    <w:rsid w:val="00D437EB"/>
    <w:rsid w:val="00D440A8"/>
    <w:rsid w:val="00D44181"/>
    <w:rsid w:val="00D44564"/>
    <w:rsid w:val="00D44C2C"/>
    <w:rsid w:val="00D46048"/>
    <w:rsid w:val="00D47476"/>
    <w:rsid w:val="00D503DA"/>
    <w:rsid w:val="00D50595"/>
    <w:rsid w:val="00D508D8"/>
    <w:rsid w:val="00D510BF"/>
    <w:rsid w:val="00D53F76"/>
    <w:rsid w:val="00D54540"/>
    <w:rsid w:val="00D551B3"/>
    <w:rsid w:val="00D567EF"/>
    <w:rsid w:val="00D6048C"/>
    <w:rsid w:val="00D6194F"/>
    <w:rsid w:val="00D61EA7"/>
    <w:rsid w:val="00D62B6D"/>
    <w:rsid w:val="00D64433"/>
    <w:rsid w:val="00D6494F"/>
    <w:rsid w:val="00D64E89"/>
    <w:rsid w:val="00D65502"/>
    <w:rsid w:val="00D65FCB"/>
    <w:rsid w:val="00D672D8"/>
    <w:rsid w:val="00D702C4"/>
    <w:rsid w:val="00D70571"/>
    <w:rsid w:val="00D72BD8"/>
    <w:rsid w:val="00D732DE"/>
    <w:rsid w:val="00D7335F"/>
    <w:rsid w:val="00D73BF4"/>
    <w:rsid w:val="00D748E4"/>
    <w:rsid w:val="00D75730"/>
    <w:rsid w:val="00D7613D"/>
    <w:rsid w:val="00D76389"/>
    <w:rsid w:val="00D77026"/>
    <w:rsid w:val="00D77C32"/>
    <w:rsid w:val="00D77E83"/>
    <w:rsid w:val="00D819ED"/>
    <w:rsid w:val="00D82449"/>
    <w:rsid w:val="00D8298C"/>
    <w:rsid w:val="00D83281"/>
    <w:rsid w:val="00D84604"/>
    <w:rsid w:val="00D85B4A"/>
    <w:rsid w:val="00D86E2D"/>
    <w:rsid w:val="00D8737E"/>
    <w:rsid w:val="00D873FE"/>
    <w:rsid w:val="00D87500"/>
    <w:rsid w:val="00D87AA7"/>
    <w:rsid w:val="00D9095A"/>
    <w:rsid w:val="00D92F0F"/>
    <w:rsid w:val="00D95759"/>
    <w:rsid w:val="00D96624"/>
    <w:rsid w:val="00D973E2"/>
    <w:rsid w:val="00DA0451"/>
    <w:rsid w:val="00DA1580"/>
    <w:rsid w:val="00DA24EA"/>
    <w:rsid w:val="00DA2CF7"/>
    <w:rsid w:val="00DA48ED"/>
    <w:rsid w:val="00DA4FCA"/>
    <w:rsid w:val="00DA5CB6"/>
    <w:rsid w:val="00DA5D43"/>
    <w:rsid w:val="00DA5D4E"/>
    <w:rsid w:val="00DA61C2"/>
    <w:rsid w:val="00DA6A04"/>
    <w:rsid w:val="00DA7323"/>
    <w:rsid w:val="00DA7A35"/>
    <w:rsid w:val="00DA7AA4"/>
    <w:rsid w:val="00DB0B37"/>
    <w:rsid w:val="00DB1280"/>
    <w:rsid w:val="00DB1302"/>
    <w:rsid w:val="00DB1B68"/>
    <w:rsid w:val="00DB2E6C"/>
    <w:rsid w:val="00DB2FF5"/>
    <w:rsid w:val="00DB5AD6"/>
    <w:rsid w:val="00DB5EC9"/>
    <w:rsid w:val="00DB6733"/>
    <w:rsid w:val="00DB7F51"/>
    <w:rsid w:val="00DC0187"/>
    <w:rsid w:val="00DC0C75"/>
    <w:rsid w:val="00DC1A31"/>
    <w:rsid w:val="00DC4993"/>
    <w:rsid w:val="00DC5042"/>
    <w:rsid w:val="00DC5130"/>
    <w:rsid w:val="00DD0A6E"/>
    <w:rsid w:val="00DD1AF2"/>
    <w:rsid w:val="00DD32CF"/>
    <w:rsid w:val="00DD35DD"/>
    <w:rsid w:val="00DD4D5B"/>
    <w:rsid w:val="00DD4EA0"/>
    <w:rsid w:val="00DD6867"/>
    <w:rsid w:val="00DD6B5B"/>
    <w:rsid w:val="00DE033B"/>
    <w:rsid w:val="00DE0A12"/>
    <w:rsid w:val="00DE34DA"/>
    <w:rsid w:val="00DE3E47"/>
    <w:rsid w:val="00DE47AE"/>
    <w:rsid w:val="00DE4E5A"/>
    <w:rsid w:val="00DE539C"/>
    <w:rsid w:val="00DE5959"/>
    <w:rsid w:val="00DE5E00"/>
    <w:rsid w:val="00DE64E7"/>
    <w:rsid w:val="00DE7AB8"/>
    <w:rsid w:val="00DF013C"/>
    <w:rsid w:val="00DF0171"/>
    <w:rsid w:val="00DF154D"/>
    <w:rsid w:val="00DF1A1F"/>
    <w:rsid w:val="00DF21F1"/>
    <w:rsid w:val="00DF2507"/>
    <w:rsid w:val="00DF30DD"/>
    <w:rsid w:val="00DF3839"/>
    <w:rsid w:val="00DF4510"/>
    <w:rsid w:val="00DF4BB4"/>
    <w:rsid w:val="00DF5204"/>
    <w:rsid w:val="00DF520F"/>
    <w:rsid w:val="00DF56DB"/>
    <w:rsid w:val="00DF6382"/>
    <w:rsid w:val="00DF66CE"/>
    <w:rsid w:val="00DF71D5"/>
    <w:rsid w:val="00DF72C5"/>
    <w:rsid w:val="00DF7598"/>
    <w:rsid w:val="00DF7E42"/>
    <w:rsid w:val="00E002B2"/>
    <w:rsid w:val="00E011E5"/>
    <w:rsid w:val="00E0384F"/>
    <w:rsid w:val="00E038B4"/>
    <w:rsid w:val="00E05AAF"/>
    <w:rsid w:val="00E104AC"/>
    <w:rsid w:val="00E11B97"/>
    <w:rsid w:val="00E11E2B"/>
    <w:rsid w:val="00E125F2"/>
    <w:rsid w:val="00E12C0F"/>
    <w:rsid w:val="00E138D4"/>
    <w:rsid w:val="00E14765"/>
    <w:rsid w:val="00E150BC"/>
    <w:rsid w:val="00E15198"/>
    <w:rsid w:val="00E1693E"/>
    <w:rsid w:val="00E16D51"/>
    <w:rsid w:val="00E170AE"/>
    <w:rsid w:val="00E1750F"/>
    <w:rsid w:val="00E17704"/>
    <w:rsid w:val="00E202B4"/>
    <w:rsid w:val="00E20B8D"/>
    <w:rsid w:val="00E20BCE"/>
    <w:rsid w:val="00E21228"/>
    <w:rsid w:val="00E21B5A"/>
    <w:rsid w:val="00E21BC1"/>
    <w:rsid w:val="00E22775"/>
    <w:rsid w:val="00E23F88"/>
    <w:rsid w:val="00E24174"/>
    <w:rsid w:val="00E24CBB"/>
    <w:rsid w:val="00E2545D"/>
    <w:rsid w:val="00E25525"/>
    <w:rsid w:val="00E2742A"/>
    <w:rsid w:val="00E30557"/>
    <w:rsid w:val="00E322F3"/>
    <w:rsid w:val="00E33B91"/>
    <w:rsid w:val="00E33E8A"/>
    <w:rsid w:val="00E35294"/>
    <w:rsid w:val="00E3693F"/>
    <w:rsid w:val="00E37864"/>
    <w:rsid w:val="00E40955"/>
    <w:rsid w:val="00E41292"/>
    <w:rsid w:val="00E4143D"/>
    <w:rsid w:val="00E41475"/>
    <w:rsid w:val="00E41F0E"/>
    <w:rsid w:val="00E42277"/>
    <w:rsid w:val="00E42823"/>
    <w:rsid w:val="00E42955"/>
    <w:rsid w:val="00E42B91"/>
    <w:rsid w:val="00E43A80"/>
    <w:rsid w:val="00E45BAB"/>
    <w:rsid w:val="00E46629"/>
    <w:rsid w:val="00E53035"/>
    <w:rsid w:val="00E53935"/>
    <w:rsid w:val="00E55A2B"/>
    <w:rsid w:val="00E55B39"/>
    <w:rsid w:val="00E560A5"/>
    <w:rsid w:val="00E602C1"/>
    <w:rsid w:val="00E60F92"/>
    <w:rsid w:val="00E60FA7"/>
    <w:rsid w:val="00E62293"/>
    <w:rsid w:val="00E62333"/>
    <w:rsid w:val="00E62E21"/>
    <w:rsid w:val="00E62F40"/>
    <w:rsid w:val="00E6305C"/>
    <w:rsid w:val="00E63BEE"/>
    <w:rsid w:val="00E63CF3"/>
    <w:rsid w:val="00E64F8A"/>
    <w:rsid w:val="00E65F54"/>
    <w:rsid w:val="00E67148"/>
    <w:rsid w:val="00E67D49"/>
    <w:rsid w:val="00E70ADD"/>
    <w:rsid w:val="00E71910"/>
    <w:rsid w:val="00E7199D"/>
    <w:rsid w:val="00E72024"/>
    <w:rsid w:val="00E72850"/>
    <w:rsid w:val="00E72BDE"/>
    <w:rsid w:val="00E74F40"/>
    <w:rsid w:val="00E7645C"/>
    <w:rsid w:val="00E766E5"/>
    <w:rsid w:val="00E767C0"/>
    <w:rsid w:val="00E8033B"/>
    <w:rsid w:val="00E807E1"/>
    <w:rsid w:val="00E80DBE"/>
    <w:rsid w:val="00E80E1D"/>
    <w:rsid w:val="00E80FA0"/>
    <w:rsid w:val="00E81BE4"/>
    <w:rsid w:val="00E81F40"/>
    <w:rsid w:val="00E839A6"/>
    <w:rsid w:val="00E843F2"/>
    <w:rsid w:val="00E84DDD"/>
    <w:rsid w:val="00E863FA"/>
    <w:rsid w:val="00E8661D"/>
    <w:rsid w:val="00E90260"/>
    <w:rsid w:val="00E90397"/>
    <w:rsid w:val="00E90E56"/>
    <w:rsid w:val="00E91BFE"/>
    <w:rsid w:val="00E91C93"/>
    <w:rsid w:val="00E928FD"/>
    <w:rsid w:val="00E92A7E"/>
    <w:rsid w:val="00E92AA5"/>
    <w:rsid w:val="00E9304D"/>
    <w:rsid w:val="00E95AEA"/>
    <w:rsid w:val="00EA3765"/>
    <w:rsid w:val="00EA440C"/>
    <w:rsid w:val="00EA4B02"/>
    <w:rsid w:val="00EA4B9E"/>
    <w:rsid w:val="00EA5104"/>
    <w:rsid w:val="00EA5BB6"/>
    <w:rsid w:val="00EA5CA5"/>
    <w:rsid w:val="00EA5EE5"/>
    <w:rsid w:val="00EA61F6"/>
    <w:rsid w:val="00EA6D37"/>
    <w:rsid w:val="00EA7139"/>
    <w:rsid w:val="00EA7AB7"/>
    <w:rsid w:val="00EA7C39"/>
    <w:rsid w:val="00EB0774"/>
    <w:rsid w:val="00EB0C97"/>
    <w:rsid w:val="00EB0D45"/>
    <w:rsid w:val="00EB0D69"/>
    <w:rsid w:val="00EB2655"/>
    <w:rsid w:val="00EB4FA9"/>
    <w:rsid w:val="00EB6155"/>
    <w:rsid w:val="00EB6956"/>
    <w:rsid w:val="00EB76E5"/>
    <w:rsid w:val="00EC18FE"/>
    <w:rsid w:val="00EC33CE"/>
    <w:rsid w:val="00EC473B"/>
    <w:rsid w:val="00EC5B51"/>
    <w:rsid w:val="00EC5D9E"/>
    <w:rsid w:val="00EC765F"/>
    <w:rsid w:val="00ED0414"/>
    <w:rsid w:val="00ED0756"/>
    <w:rsid w:val="00ED0AC8"/>
    <w:rsid w:val="00ED1066"/>
    <w:rsid w:val="00ED23E8"/>
    <w:rsid w:val="00ED3C90"/>
    <w:rsid w:val="00ED439D"/>
    <w:rsid w:val="00ED5251"/>
    <w:rsid w:val="00ED6111"/>
    <w:rsid w:val="00ED66BA"/>
    <w:rsid w:val="00ED6780"/>
    <w:rsid w:val="00ED71CF"/>
    <w:rsid w:val="00ED725C"/>
    <w:rsid w:val="00EE0974"/>
    <w:rsid w:val="00EE1016"/>
    <w:rsid w:val="00EE1594"/>
    <w:rsid w:val="00EE1834"/>
    <w:rsid w:val="00EE18CE"/>
    <w:rsid w:val="00EE1A76"/>
    <w:rsid w:val="00EE1F00"/>
    <w:rsid w:val="00EE22A7"/>
    <w:rsid w:val="00EE3E61"/>
    <w:rsid w:val="00EE3F0F"/>
    <w:rsid w:val="00EE611C"/>
    <w:rsid w:val="00EE66D5"/>
    <w:rsid w:val="00EE7667"/>
    <w:rsid w:val="00EF2760"/>
    <w:rsid w:val="00EF3BE7"/>
    <w:rsid w:val="00EF4DF4"/>
    <w:rsid w:val="00EF4DFA"/>
    <w:rsid w:val="00EF5B20"/>
    <w:rsid w:val="00EF6CE8"/>
    <w:rsid w:val="00F0063E"/>
    <w:rsid w:val="00F01070"/>
    <w:rsid w:val="00F0125A"/>
    <w:rsid w:val="00F01CAE"/>
    <w:rsid w:val="00F01E43"/>
    <w:rsid w:val="00F02801"/>
    <w:rsid w:val="00F04073"/>
    <w:rsid w:val="00F04B6E"/>
    <w:rsid w:val="00F04E78"/>
    <w:rsid w:val="00F04F70"/>
    <w:rsid w:val="00F061F6"/>
    <w:rsid w:val="00F062FD"/>
    <w:rsid w:val="00F0772A"/>
    <w:rsid w:val="00F07B38"/>
    <w:rsid w:val="00F10CBB"/>
    <w:rsid w:val="00F1119D"/>
    <w:rsid w:val="00F12144"/>
    <w:rsid w:val="00F12AE4"/>
    <w:rsid w:val="00F13835"/>
    <w:rsid w:val="00F14777"/>
    <w:rsid w:val="00F1499F"/>
    <w:rsid w:val="00F15BE1"/>
    <w:rsid w:val="00F167C0"/>
    <w:rsid w:val="00F16C6E"/>
    <w:rsid w:val="00F16C71"/>
    <w:rsid w:val="00F16D4F"/>
    <w:rsid w:val="00F217EC"/>
    <w:rsid w:val="00F21A9C"/>
    <w:rsid w:val="00F220AA"/>
    <w:rsid w:val="00F223F4"/>
    <w:rsid w:val="00F22A1F"/>
    <w:rsid w:val="00F2359B"/>
    <w:rsid w:val="00F23CEF"/>
    <w:rsid w:val="00F244BF"/>
    <w:rsid w:val="00F26DB6"/>
    <w:rsid w:val="00F277B2"/>
    <w:rsid w:val="00F277C0"/>
    <w:rsid w:val="00F27B37"/>
    <w:rsid w:val="00F320B5"/>
    <w:rsid w:val="00F32589"/>
    <w:rsid w:val="00F34C03"/>
    <w:rsid w:val="00F352C9"/>
    <w:rsid w:val="00F35570"/>
    <w:rsid w:val="00F35C98"/>
    <w:rsid w:val="00F35F5A"/>
    <w:rsid w:val="00F3776E"/>
    <w:rsid w:val="00F413C5"/>
    <w:rsid w:val="00F41D5F"/>
    <w:rsid w:val="00F43033"/>
    <w:rsid w:val="00F430C3"/>
    <w:rsid w:val="00F4446F"/>
    <w:rsid w:val="00F44C73"/>
    <w:rsid w:val="00F4595D"/>
    <w:rsid w:val="00F46956"/>
    <w:rsid w:val="00F5562E"/>
    <w:rsid w:val="00F556D0"/>
    <w:rsid w:val="00F56343"/>
    <w:rsid w:val="00F57D75"/>
    <w:rsid w:val="00F602AC"/>
    <w:rsid w:val="00F602CD"/>
    <w:rsid w:val="00F612A2"/>
    <w:rsid w:val="00F61352"/>
    <w:rsid w:val="00F614A3"/>
    <w:rsid w:val="00F63CF0"/>
    <w:rsid w:val="00F63FD9"/>
    <w:rsid w:val="00F6433B"/>
    <w:rsid w:val="00F657A7"/>
    <w:rsid w:val="00F667E8"/>
    <w:rsid w:val="00F66A37"/>
    <w:rsid w:val="00F66F30"/>
    <w:rsid w:val="00F702B7"/>
    <w:rsid w:val="00F70448"/>
    <w:rsid w:val="00F72003"/>
    <w:rsid w:val="00F73D60"/>
    <w:rsid w:val="00F741F6"/>
    <w:rsid w:val="00F7462F"/>
    <w:rsid w:val="00F74F50"/>
    <w:rsid w:val="00F75F8A"/>
    <w:rsid w:val="00F7602C"/>
    <w:rsid w:val="00F776A0"/>
    <w:rsid w:val="00F77DC8"/>
    <w:rsid w:val="00F80604"/>
    <w:rsid w:val="00F806BD"/>
    <w:rsid w:val="00F80C04"/>
    <w:rsid w:val="00F81A74"/>
    <w:rsid w:val="00F82C54"/>
    <w:rsid w:val="00F82E23"/>
    <w:rsid w:val="00F833C2"/>
    <w:rsid w:val="00F838BE"/>
    <w:rsid w:val="00F83B36"/>
    <w:rsid w:val="00F85031"/>
    <w:rsid w:val="00F852FF"/>
    <w:rsid w:val="00F855A3"/>
    <w:rsid w:val="00F87467"/>
    <w:rsid w:val="00F91067"/>
    <w:rsid w:val="00F91EFF"/>
    <w:rsid w:val="00F92539"/>
    <w:rsid w:val="00F9260A"/>
    <w:rsid w:val="00F92C9D"/>
    <w:rsid w:val="00F92E12"/>
    <w:rsid w:val="00F92FB7"/>
    <w:rsid w:val="00F9392A"/>
    <w:rsid w:val="00F9430A"/>
    <w:rsid w:val="00F94FF5"/>
    <w:rsid w:val="00F950AF"/>
    <w:rsid w:val="00F95A42"/>
    <w:rsid w:val="00F9732B"/>
    <w:rsid w:val="00F97C2B"/>
    <w:rsid w:val="00FA12EE"/>
    <w:rsid w:val="00FA16CF"/>
    <w:rsid w:val="00FA1CDE"/>
    <w:rsid w:val="00FA20F0"/>
    <w:rsid w:val="00FA27FD"/>
    <w:rsid w:val="00FA3054"/>
    <w:rsid w:val="00FA448F"/>
    <w:rsid w:val="00FA52FA"/>
    <w:rsid w:val="00FA6E26"/>
    <w:rsid w:val="00FA73F3"/>
    <w:rsid w:val="00FA7629"/>
    <w:rsid w:val="00FA796E"/>
    <w:rsid w:val="00FB0C0D"/>
    <w:rsid w:val="00FB154A"/>
    <w:rsid w:val="00FB2040"/>
    <w:rsid w:val="00FB24A3"/>
    <w:rsid w:val="00FB2F1A"/>
    <w:rsid w:val="00FB312E"/>
    <w:rsid w:val="00FB4294"/>
    <w:rsid w:val="00FB484E"/>
    <w:rsid w:val="00FB6C40"/>
    <w:rsid w:val="00FB6FF8"/>
    <w:rsid w:val="00FB70F0"/>
    <w:rsid w:val="00FC1869"/>
    <w:rsid w:val="00FC3559"/>
    <w:rsid w:val="00FC38CB"/>
    <w:rsid w:val="00FC3CD8"/>
    <w:rsid w:val="00FC3EF3"/>
    <w:rsid w:val="00FC4B8E"/>
    <w:rsid w:val="00FC58F7"/>
    <w:rsid w:val="00FC707F"/>
    <w:rsid w:val="00FC7175"/>
    <w:rsid w:val="00FC75EA"/>
    <w:rsid w:val="00FD07D1"/>
    <w:rsid w:val="00FD0DA0"/>
    <w:rsid w:val="00FD206C"/>
    <w:rsid w:val="00FD24B9"/>
    <w:rsid w:val="00FD2697"/>
    <w:rsid w:val="00FD3D60"/>
    <w:rsid w:val="00FD6DE5"/>
    <w:rsid w:val="00FE10E2"/>
    <w:rsid w:val="00FE1453"/>
    <w:rsid w:val="00FE42CD"/>
    <w:rsid w:val="00FE541B"/>
    <w:rsid w:val="00FE60EF"/>
    <w:rsid w:val="00FE68F0"/>
    <w:rsid w:val="00FE6B4E"/>
    <w:rsid w:val="00FF2520"/>
    <w:rsid w:val="00FF2976"/>
    <w:rsid w:val="00FF3A97"/>
    <w:rsid w:val="00FF3BBC"/>
    <w:rsid w:val="00FF45FE"/>
    <w:rsid w:val="00FF4E34"/>
    <w:rsid w:val="00FF5FEA"/>
    <w:rsid w:val="01B93ADB"/>
    <w:rsid w:val="02360BE3"/>
    <w:rsid w:val="06FAA4A9"/>
    <w:rsid w:val="07E2B8FE"/>
    <w:rsid w:val="09D9C560"/>
    <w:rsid w:val="0BCCF99D"/>
    <w:rsid w:val="0CAB5357"/>
    <w:rsid w:val="0CE27D10"/>
    <w:rsid w:val="0EE15F3A"/>
    <w:rsid w:val="10862FBE"/>
    <w:rsid w:val="11AA6465"/>
    <w:rsid w:val="129E1F8A"/>
    <w:rsid w:val="14880CED"/>
    <w:rsid w:val="14DA228E"/>
    <w:rsid w:val="1534469A"/>
    <w:rsid w:val="1577C6D4"/>
    <w:rsid w:val="199E7CFA"/>
    <w:rsid w:val="1C6686F2"/>
    <w:rsid w:val="1E692E4E"/>
    <w:rsid w:val="1F244F74"/>
    <w:rsid w:val="2014BF65"/>
    <w:rsid w:val="205DC8ED"/>
    <w:rsid w:val="210ADC32"/>
    <w:rsid w:val="211BE921"/>
    <w:rsid w:val="2161B7BF"/>
    <w:rsid w:val="22D5151B"/>
    <w:rsid w:val="22F0467A"/>
    <w:rsid w:val="24716606"/>
    <w:rsid w:val="2479DE7D"/>
    <w:rsid w:val="26F79EFC"/>
    <w:rsid w:val="277A1DB6"/>
    <w:rsid w:val="27905A47"/>
    <w:rsid w:val="279EDDA7"/>
    <w:rsid w:val="28148C69"/>
    <w:rsid w:val="292D7A3C"/>
    <w:rsid w:val="2B8649B6"/>
    <w:rsid w:val="2C11B460"/>
    <w:rsid w:val="2E79A807"/>
    <w:rsid w:val="30A92D7D"/>
    <w:rsid w:val="3174FFD5"/>
    <w:rsid w:val="3296E763"/>
    <w:rsid w:val="32A36E2A"/>
    <w:rsid w:val="34608E44"/>
    <w:rsid w:val="3487DF8E"/>
    <w:rsid w:val="36510AF5"/>
    <w:rsid w:val="3789B5B4"/>
    <w:rsid w:val="392EC6BF"/>
    <w:rsid w:val="39364DAE"/>
    <w:rsid w:val="3AA4CD8A"/>
    <w:rsid w:val="3DA611CF"/>
    <w:rsid w:val="3DF884EF"/>
    <w:rsid w:val="416C7D3F"/>
    <w:rsid w:val="42C1B950"/>
    <w:rsid w:val="45C4C703"/>
    <w:rsid w:val="46CD2FED"/>
    <w:rsid w:val="472FA9B2"/>
    <w:rsid w:val="488271F6"/>
    <w:rsid w:val="498B850F"/>
    <w:rsid w:val="4B13FF82"/>
    <w:rsid w:val="4B55F42D"/>
    <w:rsid w:val="4BAC1999"/>
    <w:rsid w:val="4BB9747A"/>
    <w:rsid w:val="4BEE4875"/>
    <w:rsid w:val="4DD75D76"/>
    <w:rsid w:val="51282C12"/>
    <w:rsid w:val="5367C9DD"/>
    <w:rsid w:val="55251AE6"/>
    <w:rsid w:val="570340CF"/>
    <w:rsid w:val="57A97A5C"/>
    <w:rsid w:val="59A2C03F"/>
    <w:rsid w:val="5D25466C"/>
    <w:rsid w:val="6052DB36"/>
    <w:rsid w:val="6073E35F"/>
    <w:rsid w:val="62FA04A6"/>
    <w:rsid w:val="64AF0764"/>
    <w:rsid w:val="658A6C43"/>
    <w:rsid w:val="67D7517C"/>
    <w:rsid w:val="67F77615"/>
    <w:rsid w:val="69F79426"/>
    <w:rsid w:val="6C070BAF"/>
    <w:rsid w:val="6C33C186"/>
    <w:rsid w:val="6D81A808"/>
    <w:rsid w:val="6DA62149"/>
    <w:rsid w:val="6EDAE9F2"/>
    <w:rsid w:val="6FA714F3"/>
    <w:rsid w:val="7067FB23"/>
    <w:rsid w:val="708E1F1E"/>
    <w:rsid w:val="711C7DE0"/>
    <w:rsid w:val="724ADC69"/>
    <w:rsid w:val="72B82DFA"/>
    <w:rsid w:val="746C6C6F"/>
    <w:rsid w:val="74ABB150"/>
    <w:rsid w:val="753CFA42"/>
    <w:rsid w:val="76E74528"/>
    <w:rsid w:val="788B739A"/>
    <w:rsid w:val="797974DB"/>
    <w:rsid w:val="7A8B4010"/>
    <w:rsid w:val="7AA747E9"/>
    <w:rsid w:val="7B2B830D"/>
    <w:rsid w:val="7B7D2CD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74E17C1"/>
  <w15:docId w15:val="{B02821B7-3E35-4226-8751-964CAFD15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Paprastas tekstas"/>
    <w:qFormat/>
    <w:rsid w:val="00051696"/>
    <w:pPr>
      <w:ind w:firstLine="397"/>
      <w:jc w:val="both"/>
    </w:pPr>
    <w:rPr>
      <w:szCs w:val="24"/>
      <w:lang w:eastAsia="en-US"/>
    </w:rPr>
  </w:style>
  <w:style w:type="paragraph" w:styleId="Heading1">
    <w:name w:val="heading 1"/>
    <w:aliases w:val="Antraste 1,H1,H11,H12,H13,H14,H111,H121,H15,H112,H122,H16,H113,H123,H17,H114,H124,H18,H115,H125,H19,H110,H116,H126,H117,H127,H118,H128,H131,H141,H1111,H1211,H151,H1121,H1221,H161,H1131,H1231,H171,H1141,H1241,H181,H1151,H1251,H191,1"/>
    <w:basedOn w:val="Normal"/>
    <w:next w:val="Normal"/>
    <w:autoRedefine/>
    <w:qFormat/>
    <w:rsid w:val="003A6459"/>
    <w:pPr>
      <w:keepNext/>
      <w:keepLines/>
      <w:pageBreakBefore/>
      <w:numPr>
        <w:numId w:val="2"/>
      </w:numPr>
      <w:spacing w:before="240" w:after="100"/>
      <w:ind w:left="425" w:hanging="425"/>
      <w:outlineLvl w:val="0"/>
    </w:pPr>
    <w:rPr>
      <w:b/>
      <w:bCs/>
      <w:color w:val="447524"/>
      <w:spacing w:val="10"/>
      <w:kern w:val="32"/>
      <w:sz w:val="32"/>
      <w:szCs w:val="32"/>
    </w:rPr>
  </w:style>
  <w:style w:type="paragraph" w:styleId="Heading2">
    <w:name w:val="heading 2"/>
    <w:aliases w:val="Antraste 2,H2,H21,H22,H23,H24,H211,H221,H25,H212,H222,H26,H213,H223,H27,H214,H224,H28,H215,H225,H29,H210,H216,H226,H217,H227,H218,H228,H231,H241,H2111,H2211,H251,H2121,H2221,H261,H2131,H2231,H271,H2141,H2241,H281,H2151,H2251,H291"/>
    <w:basedOn w:val="Normal"/>
    <w:next w:val="Normal"/>
    <w:link w:val="Heading2Char"/>
    <w:autoRedefine/>
    <w:qFormat/>
    <w:rsid w:val="00A03DFF"/>
    <w:pPr>
      <w:keepNext/>
      <w:keepLines/>
      <w:numPr>
        <w:ilvl w:val="1"/>
        <w:numId w:val="2"/>
      </w:numPr>
      <w:spacing w:before="240" w:after="60"/>
      <w:ind w:left="425" w:hanging="425"/>
      <w:outlineLvl w:val="1"/>
    </w:pPr>
    <w:rPr>
      <w:b/>
      <w:bCs/>
      <w:iCs/>
      <w:color w:val="447524"/>
      <w:sz w:val="28"/>
      <w:szCs w:val="28"/>
    </w:rPr>
  </w:style>
  <w:style w:type="paragraph" w:styleId="Heading3">
    <w:name w:val="heading 3"/>
    <w:aliases w:val="Antraste 3,Antraste 31,Antraste 32,Antraste 33,Antraste 34,Antraste...,Antraste 35,Antraste 36,Antraste 37,punktas,H31,H32,H33,H311,H321,H34,H312,H322,H35,H313,H323,H36,H37,H314,H324,H38,H315,H325,H39,H316,H326,H331,H3111,H3211,H341"/>
    <w:basedOn w:val="Normal"/>
    <w:next w:val="Normal"/>
    <w:link w:val="Heading3Char"/>
    <w:autoRedefine/>
    <w:qFormat/>
    <w:rsid w:val="004E1286"/>
    <w:pPr>
      <w:keepNext/>
      <w:keepLines/>
      <w:numPr>
        <w:ilvl w:val="2"/>
        <w:numId w:val="2"/>
      </w:numPr>
      <w:spacing w:before="240" w:after="120"/>
      <w:ind w:left="720"/>
      <w:outlineLvl w:val="2"/>
    </w:pPr>
    <w:rPr>
      <w:rFonts w:cs="Arial"/>
      <w:b/>
      <w:bCs/>
      <w:i/>
      <w:color w:val="447524"/>
      <w:sz w:val="28"/>
    </w:rPr>
  </w:style>
  <w:style w:type="paragraph" w:styleId="Heading4">
    <w:name w:val="heading 4"/>
    <w:aliases w:val="H4,H41,H42,H43,H411,H421,H44,H412,H422,H45,H413,H423,H46,H47,H414,H424,H48,H49,H410,H415,H425,H416,H426,H417,H427,H431,H4111,H4211,H441,H4121,H4221,H451,H4131,H4231,H461,H471,H4141,H4241,H481,H491,H4101,H4151,H4251,H4161,H4261,H418"/>
    <w:basedOn w:val="Normal"/>
    <w:next w:val="BodyText"/>
    <w:autoRedefine/>
    <w:qFormat/>
    <w:rsid w:val="00A17BA8"/>
    <w:pPr>
      <w:keepNext/>
      <w:keepLines/>
      <w:numPr>
        <w:ilvl w:val="3"/>
        <w:numId w:val="2"/>
      </w:numPr>
      <w:spacing w:before="240" w:after="60"/>
      <w:ind w:left="425" w:hanging="425"/>
      <w:jc w:val="left"/>
      <w:outlineLvl w:val="3"/>
    </w:pPr>
    <w:rPr>
      <w:b/>
      <w:bCs/>
      <w:color w:val="447524"/>
      <w:sz w:val="24"/>
      <w:szCs w:val="22"/>
    </w:rPr>
  </w:style>
  <w:style w:type="paragraph" w:styleId="Heading5">
    <w:name w:val="heading 5"/>
    <w:aliases w:val="H5,H51,H52,H53,H511,H521,H54,H512,H522,H55,H513,H523,H56,H514,H524,H57,H515,H525,H58,H516,H526,H531,H5111,H5211,H541,H5121,H5221,H551,H5131,H5231,H561,H5141,H5241,H571,H5151,H5251,H59,H517,H527,H532,H5112,H5212,H542,H5122,H5222,H552"/>
    <w:basedOn w:val="Heading4"/>
    <w:next w:val="BodyText"/>
    <w:autoRedefine/>
    <w:qFormat/>
    <w:rsid w:val="00A17BA8"/>
    <w:pPr>
      <w:outlineLvl w:val="4"/>
    </w:pPr>
  </w:style>
  <w:style w:type="paragraph" w:styleId="Heading6">
    <w:name w:val="heading 6"/>
    <w:aliases w:val="H6,H61,H62,H63,H611,H621,H64,H612,H622,H65,H613,H623,H631,H6111,H6211,H641,H6121,H6221,H66,H614,H624,H632,H6112,H6212,H642,H6122,H6222,H651,H6131,H6231,H6311,H61111,H62111,H6411,H61211,H62211,H67,H615,H625,H633,H6113,H6213,H643"/>
    <w:basedOn w:val="Normal"/>
    <w:next w:val="Normal"/>
    <w:qFormat/>
    <w:locked/>
    <w:rsid w:val="004E1286"/>
    <w:pPr>
      <w:numPr>
        <w:ilvl w:val="5"/>
        <w:numId w:val="2"/>
      </w:numPr>
      <w:spacing w:before="240" w:after="60"/>
      <w:ind w:left="1151" w:hanging="1151"/>
      <w:outlineLvl w:val="5"/>
    </w:pPr>
    <w:rPr>
      <w:b/>
      <w:bCs/>
      <w:color w:val="447524"/>
      <w:sz w:val="22"/>
      <w:szCs w:val="22"/>
    </w:rPr>
  </w:style>
  <w:style w:type="paragraph" w:styleId="Heading7">
    <w:name w:val="heading 7"/>
    <w:basedOn w:val="Normal"/>
    <w:next w:val="Normal"/>
    <w:qFormat/>
    <w:locked/>
    <w:rsid w:val="004E1286"/>
    <w:pPr>
      <w:numPr>
        <w:ilvl w:val="6"/>
        <w:numId w:val="2"/>
      </w:numPr>
      <w:spacing w:before="240" w:after="60"/>
      <w:ind w:left="1298" w:hanging="1298"/>
      <w:outlineLvl w:val="6"/>
    </w:pPr>
    <w:rPr>
      <w:b/>
      <w:i/>
      <w:color w:val="447524"/>
      <w:sz w:val="22"/>
    </w:rPr>
  </w:style>
  <w:style w:type="paragraph" w:styleId="Heading8">
    <w:name w:val="heading 8"/>
    <w:basedOn w:val="Normal"/>
    <w:next w:val="Normal"/>
    <w:qFormat/>
    <w:locked/>
    <w:rsid w:val="004E1286"/>
    <w:pPr>
      <w:numPr>
        <w:ilvl w:val="7"/>
        <w:numId w:val="2"/>
      </w:numPr>
      <w:spacing w:before="240" w:after="60"/>
      <w:ind w:left="425" w:hanging="425"/>
      <w:outlineLvl w:val="7"/>
    </w:pPr>
    <w:rPr>
      <w:b/>
      <w:iCs/>
      <w:color w:val="447524"/>
    </w:rPr>
  </w:style>
  <w:style w:type="paragraph" w:styleId="Heading9">
    <w:name w:val="heading 9"/>
    <w:basedOn w:val="Normal"/>
    <w:next w:val="Normal"/>
    <w:qFormat/>
    <w:locked/>
    <w:rsid w:val="004E1286"/>
    <w:pPr>
      <w:numPr>
        <w:ilvl w:val="8"/>
        <w:numId w:val="2"/>
      </w:numPr>
      <w:spacing w:before="240" w:after="60"/>
      <w:ind w:left="425" w:hanging="425"/>
      <w:outlineLvl w:val="8"/>
    </w:pPr>
    <w:rPr>
      <w:rFonts w:cs="Arial"/>
      <w:b/>
      <w:i/>
      <w:color w:val="4475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pPr>
      <w:spacing w:after="100"/>
      <w:ind w:firstLine="284"/>
    </w:pPr>
  </w:style>
  <w:style w:type="paragraph" w:styleId="BalloonText">
    <w:name w:val="Balloon Text"/>
    <w:basedOn w:val="Normal"/>
    <w:semiHidden/>
    <w:locked/>
    <w:rPr>
      <w:rFonts w:cs="Tahoma"/>
      <w:sz w:val="16"/>
      <w:szCs w:val="16"/>
    </w:rPr>
  </w:style>
  <w:style w:type="paragraph" w:customStyle="1" w:styleId="InfoBlue">
    <w:name w:val="InfoBlue"/>
    <w:basedOn w:val="Normal"/>
    <w:next w:val="BodyText"/>
    <w:autoRedefine/>
    <w:pPr>
      <w:spacing w:after="120"/>
      <w:ind w:left="720"/>
    </w:pPr>
    <w:rPr>
      <w:i/>
      <w:color w:val="0000FF"/>
    </w:rPr>
  </w:style>
  <w:style w:type="table" w:styleId="TableGrid">
    <w:name w:val="Table Grid"/>
    <w:aliases w:val="Table without header"/>
    <w:basedOn w:val="TableNormal"/>
    <w:rsid w:val="0045530D"/>
    <w:pPr>
      <w:spacing w:after="1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BodyText"/>
    <w:rsid w:val="00045863"/>
    <w:pPr>
      <w:numPr>
        <w:numId w:val="1"/>
      </w:numPr>
      <w:spacing w:before="60" w:after="60"/>
      <w:ind w:left="1775" w:hanging="357"/>
      <w:jc w:val="left"/>
    </w:pPr>
  </w:style>
  <w:style w:type="paragraph" w:customStyle="1" w:styleId="Bullets2">
    <w:name w:val="Bullets2"/>
    <w:basedOn w:val="Bullets1"/>
    <w:pPr>
      <w:numPr>
        <w:ilvl w:val="1"/>
      </w:numPr>
      <w:ind w:left="993" w:hanging="284"/>
    </w:pPr>
  </w:style>
  <w:style w:type="paragraph" w:styleId="Caption">
    <w:name w:val="caption"/>
    <w:aliases w:val="Lentelė,Paveikslo pavadinimas,paveikslas"/>
    <w:basedOn w:val="Normal"/>
    <w:next w:val="Normal"/>
    <w:link w:val="CaptionChar"/>
    <w:uiPriority w:val="35"/>
    <w:qFormat/>
    <w:rsid w:val="00416BD8"/>
    <w:pPr>
      <w:keepNext/>
      <w:keepLines/>
      <w:spacing w:before="120" w:after="120"/>
      <w:jc w:val="right"/>
    </w:pPr>
    <w:rPr>
      <w:bCs/>
      <w:i/>
      <w:szCs w:val="20"/>
    </w:rPr>
  </w:style>
  <w:style w:type="paragraph" w:customStyle="1" w:styleId="Code">
    <w:name w:val="Code"/>
    <w:basedOn w:val="Normal"/>
    <w:rsid w:val="006913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s>
      <w:spacing w:after="120"/>
      <w:ind w:left="284"/>
      <w:contextualSpacing/>
    </w:pPr>
    <w:rPr>
      <w:rFonts w:ascii="Courier New" w:hAnsi="Courier New" w:cs="Courier New"/>
      <w:noProof/>
      <w:sz w:val="16"/>
      <w:szCs w:val="16"/>
    </w:rPr>
  </w:style>
  <w:style w:type="character" w:styleId="CommentReference">
    <w:name w:val="annotation reference"/>
    <w:uiPriority w:val="99"/>
    <w:locked/>
    <w:rPr>
      <w:sz w:val="16"/>
      <w:szCs w:val="16"/>
    </w:rPr>
  </w:style>
  <w:style w:type="paragraph" w:styleId="CommentText">
    <w:name w:val="annotation text"/>
    <w:aliases w:val=" Diagrama Diagrama Diagrama, Diagrama Diagrama"/>
    <w:basedOn w:val="Normal"/>
    <w:link w:val="CommentTextChar"/>
    <w:uiPriority w:val="99"/>
    <w:locked/>
  </w:style>
  <w:style w:type="paragraph" w:styleId="CommentSubject">
    <w:name w:val="annotation subject"/>
    <w:basedOn w:val="CommentText"/>
    <w:next w:val="CommentText"/>
    <w:semiHidden/>
    <w:locked/>
    <w:rPr>
      <w:b/>
      <w:bCs/>
    </w:rPr>
  </w:style>
  <w:style w:type="paragraph" w:styleId="DocumentMap">
    <w:name w:val="Document Map"/>
    <w:basedOn w:val="Normal"/>
    <w:semiHidden/>
    <w:locked/>
    <w:pPr>
      <w:shd w:val="clear" w:color="auto" w:fill="000080"/>
    </w:pPr>
  </w:style>
  <w:style w:type="paragraph" w:styleId="Header">
    <w:name w:val="header"/>
    <w:basedOn w:val="Normal"/>
    <w:rsid w:val="00702ACD"/>
    <w:pPr>
      <w:ind w:firstLine="0"/>
      <w:jc w:val="left"/>
    </w:pPr>
    <w:rPr>
      <w:sz w:val="16"/>
    </w:rPr>
  </w:style>
  <w:style w:type="paragraph" w:styleId="Footer">
    <w:name w:val="footer"/>
    <w:basedOn w:val="Header"/>
    <w:link w:val="FooterChar"/>
    <w:pPr>
      <w:jc w:val="center"/>
    </w:pPr>
  </w:style>
  <w:style w:type="character" w:styleId="FootnoteReference">
    <w:name w:val="footnote reference"/>
    <w:semiHidden/>
    <w:locked/>
    <w:rPr>
      <w:sz w:val="20"/>
      <w:vertAlign w:val="superscript"/>
    </w:rPr>
  </w:style>
  <w:style w:type="paragraph" w:styleId="FootnoteText">
    <w:name w:val="footnote text"/>
    <w:aliases w:val="ft"/>
    <w:basedOn w:val="Normal"/>
    <w:semiHidden/>
    <w:locked/>
    <w:pPr>
      <w:keepNext/>
      <w:keepLines/>
      <w:spacing w:before="40" w:after="40"/>
      <w:ind w:left="360" w:hanging="360"/>
    </w:pPr>
    <w:rPr>
      <w:sz w:val="16"/>
    </w:rPr>
  </w:style>
  <w:style w:type="paragraph" w:styleId="Signature">
    <w:name w:val="Signature"/>
    <w:basedOn w:val="Normal"/>
    <w:link w:val="SignatureChar"/>
    <w:pPr>
      <w:jc w:val="right"/>
    </w:pPr>
  </w:style>
  <w:style w:type="paragraph" w:customStyle="1" w:styleId="Picture">
    <w:name w:val="Picture"/>
    <w:basedOn w:val="Normal"/>
    <w:pPr>
      <w:keepNext/>
      <w:keepLines/>
      <w:spacing w:before="80"/>
      <w:jc w:val="center"/>
    </w:pPr>
  </w:style>
  <w:style w:type="paragraph" w:styleId="Title">
    <w:name w:val="Title"/>
    <w:basedOn w:val="Normal"/>
    <w:link w:val="TitleChar"/>
    <w:pPr>
      <w:jc w:val="center"/>
    </w:pPr>
    <w:rPr>
      <w:sz w:val="40"/>
      <w:szCs w:val="40"/>
    </w:rPr>
  </w:style>
  <w:style w:type="paragraph" w:styleId="Subtitle">
    <w:name w:val="Subtitle"/>
    <w:basedOn w:val="Title"/>
    <w:pPr>
      <w:spacing w:after="240"/>
    </w:pPr>
    <w:rPr>
      <w:sz w:val="32"/>
      <w:szCs w:val="32"/>
    </w:rPr>
  </w:style>
  <w:style w:type="paragraph" w:styleId="TableofFigures">
    <w:name w:val="table of figures"/>
    <w:basedOn w:val="Normal"/>
    <w:next w:val="Normal"/>
    <w:semiHidden/>
    <w:locked/>
    <w:pPr>
      <w:ind w:left="320" w:hanging="320"/>
    </w:pPr>
    <w:rPr>
      <w:sz w:val="16"/>
    </w:rPr>
  </w:style>
  <w:style w:type="paragraph" w:styleId="TOC1">
    <w:name w:val="toc 1"/>
    <w:basedOn w:val="Normal"/>
    <w:next w:val="Normal"/>
    <w:autoRedefine/>
    <w:uiPriority w:val="39"/>
    <w:rsid w:val="00DF2507"/>
    <w:pPr>
      <w:tabs>
        <w:tab w:val="left" w:pos="426"/>
        <w:tab w:val="right" w:leader="dot" w:pos="9356"/>
      </w:tabs>
    </w:pPr>
    <w:rPr>
      <w:b/>
      <w:noProof/>
      <w:szCs w:val="16"/>
    </w:rPr>
  </w:style>
  <w:style w:type="paragraph" w:styleId="TOC2">
    <w:name w:val="toc 2"/>
    <w:basedOn w:val="Normal"/>
    <w:next w:val="Normal"/>
    <w:autoRedefine/>
    <w:uiPriority w:val="39"/>
    <w:rsid w:val="00DF2507"/>
    <w:pPr>
      <w:tabs>
        <w:tab w:val="left" w:pos="709"/>
        <w:tab w:val="right" w:leader="dot" w:pos="9356"/>
      </w:tabs>
      <w:ind w:left="160"/>
    </w:pPr>
    <w:rPr>
      <w:i/>
      <w:noProof/>
      <w:szCs w:val="16"/>
    </w:rPr>
  </w:style>
  <w:style w:type="paragraph" w:styleId="TOC3">
    <w:name w:val="toc 3"/>
    <w:basedOn w:val="Normal"/>
    <w:next w:val="Normal"/>
    <w:autoRedefine/>
    <w:uiPriority w:val="39"/>
    <w:rsid w:val="00DF2507"/>
    <w:pPr>
      <w:tabs>
        <w:tab w:val="left" w:pos="851"/>
        <w:tab w:val="right" w:leader="dot" w:pos="9356"/>
      </w:tabs>
      <w:ind w:left="320"/>
    </w:pPr>
    <w:rPr>
      <w:noProof/>
      <w:szCs w:val="16"/>
    </w:rPr>
  </w:style>
  <w:style w:type="paragraph" w:styleId="TOC4">
    <w:name w:val="toc 4"/>
    <w:basedOn w:val="Normal"/>
    <w:next w:val="Normal"/>
    <w:autoRedefine/>
    <w:uiPriority w:val="39"/>
    <w:rsid w:val="0093604B"/>
    <w:pPr>
      <w:tabs>
        <w:tab w:val="right" w:leader="dot" w:pos="9356"/>
      </w:tabs>
      <w:ind w:left="480"/>
    </w:pPr>
    <w:rPr>
      <w:i/>
      <w:noProof/>
      <w:szCs w:val="16"/>
    </w:rPr>
  </w:style>
  <w:style w:type="paragraph" w:styleId="TOC5">
    <w:name w:val="toc 5"/>
    <w:basedOn w:val="Normal"/>
    <w:next w:val="Normal"/>
    <w:autoRedefine/>
    <w:semiHidden/>
    <w:pPr>
      <w:ind w:left="800"/>
    </w:pPr>
  </w:style>
  <w:style w:type="paragraph" w:styleId="TOC6">
    <w:name w:val="toc 6"/>
    <w:basedOn w:val="Normal"/>
    <w:next w:val="Normal"/>
    <w:autoRedefine/>
    <w:semiHidden/>
    <w:locked/>
    <w:pPr>
      <w:ind w:left="1000"/>
    </w:pPr>
  </w:style>
  <w:style w:type="paragraph" w:styleId="TOC7">
    <w:name w:val="toc 7"/>
    <w:basedOn w:val="Normal"/>
    <w:next w:val="Normal"/>
    <w:autoRedefine/>
    <w:semiHidden/>
    <w:locked/>
    <w:pPr>
      <w:ind w:left="1200"/>
    </w:pPr>
  </w:style>
  <w:style w:type="paragraph" w:styleId="TOC8">
    <w:name w:val="toc 8"/>
    <w:basedOn w:val="Normal"/>
    <w:next w:val="Normal"/>
    <w:autoRedefine/>
    <w:semiHidden/>
    <w:locked/>
    <w:pPr>
      <w:ind w:left="1400"/>
    </w:pPr>
  </w:style>
  <w:style w:type="paragraph" w:styleId="TOC9">
    <w:name w:val="toc 9"/>
    <w:basedOn w:val="Normal"/>
    <w:next w:val="Normal"/>
    <w:autoRedefine/>
    <w:semiHidden/>
    <w:locked/>
    <w:pPr>
      <w:ind w:left="1600"/>
    </w:pPr>
  </w:style>
  <w:style w:type="paragraph" w:styleId="Date">
    <w:name w:val="Date"/>
    <w:basedOn w:val="Subtitle"/>
    <w:next w:val="Normal"/>
    <w:pPr>
      <w:spacing w:after="120"/>
      <w:jc w:val="right"/>
    </w:pPr>
    <w:rPr>
      <w:sz w:val="28"/>
      <w:szCs w:val="28"/>
    </w:rPr>
  </w:style>
  <w:style w:type="table" w:styleId="TableColumns3">
    <w:name w:val="Table Columns 3"/>
    <w:basedOn w:val="TableNormal"/>
    <w:rsid w:val="0090014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fspelling1">
    <w:name w:val="f_spelling1"/>
    <w:rsid w:val="002D3055"/>
    <w:rPr>
      <w:rFonts w:ascii="MD Symbol Font" w:hAnsi="MD Symbol Font" w:hint="default"/>
      <w:color w:val="808080"/>
      <w:sz w:val="9"/>
      <w:szCs w:val="9"/>
    </w:rPr>
  </w:style>
  <w:style w:type="table" w:styleId="TableGrid8">
    <w:name w:val="Table Grid 8"/>
    <w:basedOn w:val="TableNormal"/>
    <w:rsid w:val="00B4409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entrbold">
    <w:name w:val="centrbold"/>
    <w:basedOn w:val="Normal"/>
    <w:rsid w:val="009A55AA"/>
    <w:pPr>
      <w:spacing w:before="100" w:beforeAutospacing="1" w:after="100" w:afterAutospacing="1"/>
    </w:pPr>
    <w:rPr>
      <w:sz w:val="24"/>
      <w:lang w:eastAsia="lt-LT"/>
    </w:rPr>
  </w:style>
  <w:style w:type="table" w:styleId="TableContemporary">
    <w:name w:val="Table Contemporary"/>
    <w:basedOn w:val="TableNormal"/>
    <w:rsid w:val="001960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yperlink">
    <w:name w:val="Hyperlink"/>
    <w:uiPriority w:val="99"/>
    <w:rsid w:val="002B267A"/>
    <w:rPr>
      <w:color w:val="0000FF"/>
      <w:u w:val="single"/>
    </w:rPr>
  </w:style>
  <w:style w:type="paragraph" w:customStyle="1" w:styleId="BodyText1">
    <w:name w:val="Body Text1"/>
    <w:basedOn w:val="Normal"/>
    <w:rsid w:val="0011069F"/>
    <w:pPr>
      <w:keepLines/>
      <w:spacing w:after="120"/>
      <w:ind w:firstLine="567"/>
    </w:pPr>
    <w:rPr>
      <w:sz w:val="24"/>
      <w:lang w:val="en-US"/>
    </w:rPr>
  </w:style>
  <w:style w:type="paragraph" w:customStyle="1" w:styleId="ISTATYMAS">
    <w:name w:val="ISTATYMAS"/>
    <w:rsid w:val="0011069F"/>
    <w:pPr>
      <w:jc w:val="center"/>
    </w:pPr>
    <w:rPr>
      <w:rFonts w:ascii="TimesLT" w:hAnsi="TimesLT"/>
      <w:lang w:val="en-GB" w:eastAsia="en-US"/>
    </w:rPr>
  </w:style>
  <w:style w:type="paragraph" w:customStyle="1" w:styleId="MAZAS">
    <w:name w:val="MAZAS"/>
    <w:rsid w:val="0011069F"/>
    <w:pPr>
      <w:ind w:firstLine="312"/>
      <w:jc w:val="both"/>
    </w:pPr>
    <w:rPr>
      <w:rFonts w:ascii="TimesLT" w:hAnsi="TimesLT"/>
      <w:color w:val="000000"/>
      <w:sz w:val="8"/>
      <w:lang w:val="en-GB" w:eastAsia="en-US"/>
    </w:rPr>
  </w:style>
  <w:style w:type="paragraph" w:customStyle="1" w:styleId="BodytextChar0">
    <w:name w:val="Body text Char"/>
    <w:basedOn w:val="Normal"/>
    <w:rsid w:val="0011069F"/>
    <w:pPr>
      <w:keepLines/>
      <w:spacing w:after="120"/>
      <w:ind w:firstLine="567"/>
    </w:pPr>
    <w:rPr>
      <w:sz w:val="24"/>
      <w:lang w:val="en-US"/>
    </w:rPr>
  </w:style>
  <w:style w:type="character" w:customStyle="1" w:styleId="BodytextCharChar">
    <w:name w:val="Body text Char Char"/>
    <w:rsid w:val="0011069F"/>
    <w:rPr>
      <w:noProof w:val="0"/>
      <w:sz w:val="24"/>
      <w:szCs w:val="24"/>
      <w:lang w:val="en-US" w:eastAsia="en-US" w:bidi="ar-SA"/>
    </w:rPr>
  </w:style>
  <w:style w:type="paragraph" w:customStyle="1" w:styleId="ProjectTitle">
    <w:name w:val="Project Title"/>
    <w:basedOn w:val="Normal"/>
    <w:next w:val="Normal"/>
    <w:rsid w:val="0011069F"/>
    <w:pPr>
      <w:keepLines/>
      <w:spacing w:before="4200" w:after="240"/>
      <w:ind w:firstLine="567"/>
      <w:jc w:val="center"/>
    </w:pPr>
    <w:rPr>
      <w:b/>
      <w:sz w:val="44"/>
    </w:rPr>
  </w:style>
  <w:style w:type="paragraph" w:customStyle="1" w:styleId="DocumentSubtitle">
    <w:name w:val="Document Subtitle"/>
    <w:basedOn w:val="DocumentTitle"/>
    <w:rsid w:val="0011069F"/>
    <w:rPr>
      <w:lang w:val="lt-LT"/>
    </w:rPr>
  </w:style>
  <w:style w:type="paragraph" w:customStyle="1" w:styleId="DocumentTitle">
    <w:name w:val="Document Title"/>
    <w:basedOn w:val="Normal"/>
    <w:next w:val="DocumentType"/>
    <w:rsid w:val="0011069F"/>
    <w:pPr>
      <w:keepLines/>
      <w:spacing w:before="240" w:after="240"/>
      <w:ind w:firstLine="567"/>
      <w:jc w:val="center"/>
    </w:pPr>
    <w:rPr>
      <w:b/>
      <w:bCs/>
      <w:sz w:val="32"/>
      <w:szCs w:val="20"/>
      <w:lang w:val="en-US"/>
    </w:rPr>
  </w:style>
  <w:style w:type="paragraph" w:customStyle="1" w:styleId="DocumentType">
    <w:name w:val="Document Type"/>
    <w:basedOn w:val="Normal"/>
    <w:next w:val="DocumentSubtitle"/>
    <w:rsid w:val="0011069F"/>
    <w:pPr>
      <w:keepLines/>
      <w:spacing w:before="240" w:after="240"/>
      <w:ind w:firstLine="567"/>
      <w:jc w:val="center"/>
    </w:pPr>
    <w:rPr>
      <w:b/>
      <w:sz w:val="28"/>
      <w:szCs w:val="28"/>
    </w:rPr>
  </w:style>
  <w:style w:type="paragraph" w:customStyle="1" w:styleId="DocID">
    <w:name w:val="DocID"/>
    <w:basedOn w:val="Normal"/>
    <w:rsid w:val="0011069F"/>
    <w:pPr>
      <w:keepLines/>
      <w:spacing w:before="120" w:after="120"/>
      <w:ind w:firstLine="567"/>
      <w:jc w:val="right"/>
    </w:pPr>
    <w:rPr>
      <w:b/>
      <w:i/>
      <w:sz w:val="24"/>
      <w:lang w:val="en-US"/>
    </w:rPr>
  </w:style>
  <w:style w:type="paragraph" w:styleId="Revision">
    <w:name w:val="Revision"/>
    <w:basedOn w:val="Normal"/>
    <w:rsid w:val="0011069F"/>
    <w:pPr>
      <w:keepLines/>
      <w:spacing w:before="1200" w:after="120"/>
      <w:ind w:firstLine="567"/>
      <w:jc w:val="right"/>
    </w:pPr>
    <w:rPr>
      <w:b/>
      <w:i/>
      <w:sz w:val="24"/>
      <w:lang w:val="en-US"/>
    </w:rPr>
  </w:style>
  <w:style w:type="paragraph" w:customStyle="1" w:styleId="DocDate">
    <w:name w:val="DocDate"/>
    <w:basedOn w:val="Normal"/>
    <w:rsid w:val="0011069F"/>
    <w:pPr>
      <w:keepLines/>
      <w:spacing w:before="120" w:after="4000"/>
      <w:ind w:firstLine="567"/>
      <w:jc w:val="right"/>
    </w:pPr>
    <w:rPr>
      <w:b/>
      <w:i/>
      <w:sz w:val="24"/>
      <w:lang w:val="en-US"/>
    </w:rPr>
  </w:style>
  <w:style w:type="paragraph" w:customStyle="1" w:styleId="Bullettext0">
    <w:name w:val="Bullet text 0"/>
    <w:basedOn w:val="Bullettekstas"/>
    <w:rsid w:val="0011069F"/>
  </w:style>
  <w:style w:type="paragraph" w:customStyle="1" w:styleId="Bullettekstas">
    <w:name w:val="Bullet tekstas"/>
    <w:rsid w:val="0011069F"/>
    <w:pPr>
      <w:keepLines/>
      <w:spacing w:after="120"/>
      <w:jc w:val="both"/>
    </w:pPr>
    <w:rPr>
      <w:sz w:val="24"/>
      <w:szCs w:val="24"/>
      <w:lang w:eastAsia="en-US"/>
    </w:rPr>
  </w:style>
  <w:style w:type="paragraph" w:customStyle="1" w:styleId="HeadingTable">
    <w:name w:val="Heading Table"/>
    <w:basedOn w:val="Normal"/>
    <w:next w:val="TabletextChar"/>
    <w:rsid w:val="0011069F"/>
    <w:pPr>
      <w:keepNext/>
      <w:keepLines/>
      <w:spacing w:before="120" w:after="120"/>
      <w:ind w:firstLine="0"/>
      <w:jc w:val="center"/>
    </w:pPr>
    <w:rPr>
      <w:b/>
      <w:sz w:val="24"/>
      <w:szCs w:val="20"/>
    </w:rPr>
  </w:style>
  <w:style w:type="paragraph" w:customStyle="1" w:styleId="TabletextChar">
    <w:name w:val="Table text Char"/>
    <w:basedOn w:val="Normal"/>
    <w:uiPriority w:val="3"/>
    <w:rsid w:val="0011069F"/>
    <w:pPr>
      <w:spacing w:after="60"/>
      <w:ind w:firstLine="0"/>
      <w:jc w:val="left"/>
    </w:pPr>
    <w:rPr>
      <w:sz w:val="24"/>
      <w:szCs w:val="20"/>
    </w:rPr>
  </w:style>
  <w:style w:type="paragraph" w:customStyle="1" w:styleId="Bullettext2">
    <w:name w:val="Bullet text 2"/>
    <w:basedOn w:val="Bullettekstas"/>
    <w:rsid w:val="0011069F"/>
    <w:pPr>
      <w:ind w:left="1134"/>
    </w:pPr>
  </w:style>
  <w:style w:type="paragraph" w:customStyle="1" w:styleId="Location">
    <w:name w:val="Location"/>
    <w:basedOn w:val="Normal"/>
    <w:rsid w:val="0011069F"/>
    <w:pPr>
      <w:spacing w:before="400"/>
      <w:ind w:firstLine="0"/>
      <w:jc w:val="center"/>
    </w:pPr>
    <w:rPr>
      <w:sz w:val="24"/>
      <w:szCs w:val="20"/>
      <w:lang w:val="en-GB"/>
    </w:rPr>
  </w:style>
  <w:style w:type="paragraph" w:customStyle="1" w:styleId="ElementChar">
    <w:name w:val="Element Char"/>
    <w:basedOn w:val="Normal"/>
    <w:rsid w:val="0011069F"/>
    <w:pPr>
      <w:keepLines/>
      <w:spacing w:after="120"/>
      <w:ind w:firstLine="0"/>
      <w:jc w:val="left"/>
    </w:pPr>
    <w:rPr>
      <w:b/>
      <w:sz w:val="24"/>
    </w:rPr>
  </w:style>
  <w:style w:type="character" w:customStyle="1" w:styleId="ElementCharChar">
    <w:name w:val="Element Char Char"/>
    <w:rsid w:val="0011069F"/>
    <w:rPr>
      <w:b/>
      <w:noProof w:val="0"/>
      <w:sz w:val="24"/>
      <w:szCs w:val="24"/>
      <w:lang w:val="lt-LT" w:eastAsia="en-US" w:bidi="ar-SA"/>
    </w:rPr>
  </w:style>
  <w:style w:type="paragraph" w:customStyle="1" w:styleId="TableTitle">
    <w:name w:val="Table Title"/>
    <w:basedOn w:val="BodytextChar0"/>
    <w:uiPriority w:val="3"/>
    <w:rsid w:val="0011069F"/>
    <w:pPr>
      <w:tabs>
        <w:tab w:val="left" w:pos="7938"/>
      </w:tabs>
      <w:spacing w:before="120"/>
      <w:ind w:firstLine="0"/>
    </w:pPr>
    <w:rPr>
      <w:b/>
      <w:szCs w:val="20"/>
      <w:lang w:val="lt-LT"/>
    </w:rPr>
  </w:style>
  <w:style w:type="paragraph" w:customStyle="1" w:styleId="Numeruotastekstas">
    <w:name w:val="Numeruotas tekstas"/>
    <w:basedOn w:val="BodytextChar0"/>
    <w:rsid w:val="0011069F"/>
    <w:pPr>
      <w:numPr>
        <w:numId w:val="7"/>
      </w:numPr>
    </w:pPr>
    <w:rPr>
      <w:lang w:val="lt-LT"/>
    </w:rPr>
  </w:style>
  <w:style w:type="paragraph" w:customStyle="1" w:styleId="Priedas">
    <w:name w:val="Priedas"/>
    <w:next w:val="BodytextChar0"/>
    <w:rsid w:val="0011069F"/>
    <w:pPr>
      <w:numPr>
        <w:numId w:val="3"/>
      </w:numPr>
      <w:tabs>
        <w:tab w:val="left" w:pos="1418"/>
        <w:tab w:val="left" w:pos="1701"/>
      </w:tabs>
      <w:spacing w:before="240" w:after="240"/>
      <w:ind w:left="567" w:firstLine="0"/>
      <w:jc w:val="center"/>
      <w:outlineLvl w:val="5"/>
    </w:pPr>
    <w:rPr>
      <w:b/>
      <w:bCs/>
      <w:sz w:val="32"/>
      <w:lang w:eastAsia="en-US"/>
    </w:rPr>
  </w:style>
  <w:style w:type="paragraph" w:customStyle="1" w:styleId="StyleDocumentSubtitleFirstline0cm">
    <w:name w:val="Style Document Subtitle + First line:  0 cm"/>
    <w:basedOn w:val="DocumentSubtitle"/>
    <w:rsid w:val="0011069F"/>
    <w:pPr>
      <w:ind w:firstLine="0"/>
    </w:pPr>
  </w:style>
  <w:style w:type="paragraph" w:styleId="BodyTextIndent">
    <w:name w:val="Body Text Indent"/>
    <w:basedOn w:val="BodyText"/>
    <w:rsid w:val="0011069F"/>
    <w:pPr>
      <w:keepLines/>
      <w:spacing w:before="80" w:after="120"/>
      <w:ind w:left="360" w:firstLine="0"/>
      <w:jc w:val="left"/>
    </w:pPr>
    <w:rPr>
      <w:lang w:val="en-US"/>
    </w:rPr>
  </w:style>
  <w:style w:type="paragraph" w:customStyle="1" w:styleId="BodyTextTable">
    <w:name w:val="Body Text Table"/>
    <w:basedOn w:val="BodyText"/>
    <w:rsid w:val="0011069F"/>
    <w:pPr>
      <w:keepLines/>
      <w:spacing w:before="40" w:after="40"/>
      <w:ind w:firstLine="0"/>
      <w:jc w:val="left"/>
    </w:pPr>
    <w:rPr>
      <w:lang w:val="en-US"/>
    </w:rPr>
  </w:style>
  <w:style w:type="paragraph" w:customStyle="1" w:styleId="BodyTextTableIndent">
    <w:name w:val="Body Text Table Indent"/>
    <w:basedOn w:val="BodyText"/>
    <w:next w:val="BodyTextTable"/>
    <w:rsid w:val="0011069F"/>
    <w:pPr>
      <w:keepLines/>
      <w:spacing w:before="40" w:after="40"/>
      <w:ind w:left="288" w:firstLine="0"/>
      <w:jc w:val="left"/>
    </w:pPr>
    <w:rPr>
      <w:lang w:val="en-US"/>
    </w:rPr>
  </w:style>
  <w:style w:type="paragraph" w:styleId="ListNumber2">
    <w:name w:val="List Number 2"/>
    <w:basedOn w:val="BodyText"/>
    <w:rsid w:val="0011069F"/>
    <w:pPr>
      <w:keepLines/>
      <w:tabs>
        <w:tab w:val="left" w:pos="864"/>
        <w:tab w:val="num" w:pos="1008"/>
      </w:tabs>
      <w:spacing w:before="60" w:after="60"/>
      <w:ind w:left="864" w:hanging="576"/>
      <w:jc w:val="left"/>
    </w:pPr>
    <w:rPr>
      <w:lang w:val="en-US"/>
    </w:rPr>
  </w:style>
  <w:style w:type="paragraph" w:styleId="ListNumber3">
    <w:name w:val="List Number 3"/>
    <w:basedOn w:val="BodyText"/>
    <w:rsid w:val="0011069F"/>
    <w:pPr>
      <w:keepLines/>
      <w:tabs>
        <w:tab w:val="num" w:pos="360"/>
        <w:tab w:val="left" w:pos="1440"/>
      </w:tabs>
      <w:spacing w:before="60" w:after="60"/>
      <w:ind w:left="360" w:hanging="360"/>
      <w:jc w:val="left"/>
    </w:pPr>
    <w:rPr>
      <w:lang w:val="en-US"/>
    </w:rPr>
  </w:style>
  <w:style w:type="paragraph" w:customStyle="1" w:styleId="Appendix">
    <w:name w:val="Appendix"/>
    <w:basedOn w:val="BodyText"/>
    <w:next w:val="BodyText"/>
    <w:rsid w:val="0011069F"/>
    <w:pPr>
      <w:keepNext/>
      <w:keepLines/>
      <w:pageBreakBefore/>
      <w:tabs>
        <w:tab w:val="num" w:pos="1800"/>
      </w:tabs>
      <w:spacing w:before="200"/>
      <w:ind w:firstLine="0"/>
      <w:jc w:val="center"/>
    </w:pPr>
    <w:rPr>
      <w:rFonts w:ascii="Tahoma" w:hAnsi="Tahoma"/>
      <w:b/>
      <w:sz w:val="32"/>
      <w:lang w:val="en-US"/>
    </w:rPr>
  </w:style>
  <w:style w:type="paragraph" w:styleId="ListNumber5">
    <w:name w:val="List Number 5"/>
    <w:basedOn w:val="Normal"/>
    <w:rsid w:val="0011069F"/>
    <w:pPr>
      <w:widowControl w:val="0"/>
      <w:tabs>
        <w:tab w:val="num" w:pos="1800"/>
      </w:tabs>
      <w:spacing w:line="240" w:lineRule="atLeast"/>
      <w:ind w:left="1800" w:hanging="360"/>
      <w:jc w:val="left"/>
    </w:pPr>
    <w:rPr>
      <w:rFonts w:ascii="Arial" w:hAnsi="Arial"/>
      <w:szCs w:val="20"/>
      <w:lang w:val="en-US"/>
    </w:rPr>
  </w:style>
  <w:style w:type="paragraph" w:customStyle="1" w:styleId="CompanyLogo3">
    <w:name w:val="Company Logo3"/>
    <w:basedOn w:val="BodyText"/>
    <w:rsid w:val="0011069F"/>
    <w:pPr>
      <w:keepLines/>
      <w:spacing w:after="0"/>
      <w:ind w:firstLine="0"/>
      <w:jc w:val="right"/>
    </w:pPr>
    <w:rPr>
      <w:rFonts w:ascii="Tahoma" w:hAnsi="Tahoma"/>
      <w:i/>
      <w:sz w:val="18"/>
      <w:lang w:val="en-US"/>
    </w:rPr>
  </w:style>
  <w:style w:type="character" w:styleId="Strong">
    <w:name w:val="Strong"/>
    <w:rsid w:val="00727805"/>
    <w:rPr>
      <w:rFonts w:ascii="Times New Roman" w:hAnsi="Times New Roman"/>
      <w:b/>
      <w:bCs/>
    </w:rPr>
  </w:style>
  <w:style w:type="paragraph" w:customStyle="1" w:styleId="GTriadBodyCopy">
    <w:name w:val="G.Triad Body Copy"/>
    <w:basedOn w:val="Normal"/>
    <w:rsid w:val="0011069F"/>
    <w:pPr>
      <w:spacing w:before="40" w:after="40"/>
      <w:ind w:firstLine="0"/>
      <w:jc w:val="left"/>
    </w:pPr>
    <w:rPr>
      <w:lang w:val="en-US"/>
    </w:rPr>
  </w:style>
  <w:style w:type="paragraph" w:styleId="ListNumber">
    <w:name w:val="List Number"/>
    <w:basedOn w:val="BodyText"/>
    <w:rsid w:val="0011069F"/>
    <w:pPr>
      <w:keepLines/>
      <w:tabs>
        <w:tab w:val="num" w:pos="360"/>
      </w:tabs>
      <w:spacing w:before="60" w:after="60"/>
      <w:ind w:left="360" w:hanging="360"/>
      <w:jc w:val="left"/>
    </w:pPr>
    <w:rPr>
      <w:lang w:val="en-US"/>
    </w:rPr>
  </w:style>
  <w:style w:type="paragraph" w:styleId="ListBullet">
    <w:name w:val="List Bullet"/>
    <w:basedOn w:val="BodyText"/>
    <w:rsid w:val="0011069F"/>
    <w:pPr>
      <w:keepLines/>
      <w:tabs>
        <w:tab w:val="left" w:pos="216"/>
        <w:tab w:val="num" w:pos="360"/>
      </w:tabs>
      <w:spacing w:before="60" w:after="60"/>
      <w:ind w:left="360" w:hanging="360"/>
      <w:jc w:val="left"/>
    </w:pPr>
    <w:rPr>
      <w:lang w:val="en-US"/>
    </w:rPr>
  </w:style>
  <w:style w:type="paragraph" w:styleId="ListBullet2">
    <w:name w:val="List Bullet 2"/>
    <w:basedOn w:val="BodyText"/>
    <w:rsid w:val="0011069F"/>
    <w:pPr>
      <w:keepLines/>
      <w:tabs>
        <w:tab w:val="num" w:pos="360"/>
        <w:tab w:val="left" w:pos="432"/>
      </w:tabs>
      <w:spacing w:before="60" w:after="60"/>
      <w:ind w:left="360" w:hanging="360"/>
      <w:jc w:val="left"/>
    </w:pPr>
    <w:rPr>
      <w:lang w:val="en-US"/>
    </w:rPr>
  </w:style>
  <w:style w:type="paragraph" w:styleId="ListBullet3">
    <w:name w:val="List Bullet 3"/>
    <w:basedOn w:val="BodyText"/>
    <w:rsid w:val="0011069F"/>
    <w:pPr>
      <w:keepLines/>
      <w:tabs>
        <w:tab w:val="num" w:pos="360"/>
        <w:tab w:val="left" w:pos="648"/>
      </w:tabs>
      <w:spacing w:before="60" w:after="60"/>
      <w:ind w:left="648" w:hanging="360"/>
      <w:jc w:val="left"/>
    </w:pPr>
    <w:rPr>
      <w:lang w:val="en-US"/>
    </w:rPr>
  </w:style>
  <w:style w:type="paragraph" w:customStyle="1" w:styleId="HeadingBase">
    <w:name w:val="Heading Base"/>
    <w:basedOn w:val="BodyText"/>
    <w:next w:val="BodyText"/>
    <w:rsid w:val="0011069F"/>
    <w:pPr>
      <w:keepNext/>
      <w:keepLines/>
      <w:spacing w:after="0" w:line="240" w:lineRule="atLeast"/>
      <w:ind w:firstLine="0"/>
      <w:jc w:val="left"/>
    </w:pPr>
    <w:rPr>
      <w:rFonts w:ascii="Garamond" w:hAnsi="Garamond"/>
      <w:kern w:val="20"/>
      <w:sz w:val="24"/>
      <w:szCs w:val="20"/>
      <w:lang w:val="en-GB"/>
    </w:rPr>
  </w:style>
  <w:style w:type="paragraph" w:styleId="BodyText2">
    <w:name w:val="Body Text 2"/>
    <w:basedOn w:val="Normal"/>
    <w:rsid w:val="0011069F"/>
    <w:pPr>
      <w:ind w:firstLine="0"/>
      <w:jc w:val="left"/>
    </w:pPr>
    <w:rPr>
      <w:rFonts w:ascii="Garamond" w:hAnsi="Garamond"/>
      <w:sz w:val="24"/>
      <w:szCs w:val="20"/>
    </w:rPr>
  </w:style>
  <w:style w:type="character" w:customStyle="1" w:styleId="Kursyvas">
    <w:name w:val="Kursyvas"/>
    <w:rsid w:val="0011069F"/>
    <w:rPr>
      <w:i/>
    </w:rPr>
  </w:style>
  <w:style w:type="paragraph" w:styleId="BodyTextIndent3">
    <w:name w:val="Body Text Indent 3"/>
    <w:basedOn w:val="Normal"/>
    <w:rsid w:val="0011069F"/>
    <w:pPr>
      <w:spacing w:after="120"/>
      <w:ind w:left="283" w:firstLine="0"/>
      <w:jc w:val="left"/>
    </w:pPr>
    <w:rPr>
      <w:rFonts w:eastAsia="Arial Unicode MS"/>
      <w:sz w:val="16"/>
      <w:szCs w:val="16"/>
      <w:lang w:val="en-GB"/>
    </w:rPr>
  </w:style>
  <w:style w:type="paragraph" w:styleId="BodyText3">
    <w:name w:val="Body Text 3"/>
    <w:basedOn w:val="Normal"/>
    <w:rsid w:val="0011069F"/>
    <w:pPr>
      <w:ind w:firstLine="0"/>
    </w:pPr>
    <w:rPr>
      <w:szCs w:val="20"/>
      <w:lang w:val="en-GB"/>
    </w:rPr>
  </w:style>
  <w:style w:type="character" w:styleId="FollowedHyperlink">
    <w:name w:val="FollowedHyperlink"/>
    <w:rsid w:val="0011069F"/>
    <w:rPr>
      <w:color w:val="800080"/>
      <w:u w:val="single"/>
    </w:rPr>
  </w:style>
  <w:style w:type="paragraph" w:customStyle="1" w:styleId="Normalbullets">
    <w:name w:val="Normal bullets"/>
    <w:rsid w:val="0011069F"/>
    <w:pPr>
      <w:tabs>
        <w:tab w:val="num" w:pos="360"/>
      </w:tabs>
      <w:spacing w:after="120"/>
      <w:ind w:left="360" w:hanging="360"/>
      <w:jc w:val="both"/>
    </w:pPr>
    <w:rPr>
      <w:rFonts w:ascii="Arial" w:hAnsi="Arial"/>
      <w:lang w:val="en-US" w:eastAsia="en-US"/>
    </w:rPr>
  </w:style>
  <w:style w:type="paragraph" w:customStyle="1" w:styleId="Tabletext0">
    <w:name w:val="Tabletext"/>
    <w:basedOn w:val="Normal"/>
    <w:uiPriority w:val="3"/>
    <w:rsid w:val="0011069F"/>
    <w:pPr>
      <w:keepLines/>
      <w:widowControl w:val="0"/>
      <w:spacing w:after="120" w:line="240" w:lineRule="atLeast"/>
      <w:ind w:firstLine="0"/>
      <w:jc w:val="left"/>
    </w:pPr>
    <w:rPr>
      <w:szCs w:val="20"/>
      <w:lang w:val="en-US"/>
    </w:rPr>
  </w:style>
  <w:style w:type="paragraph" w:customStyle="1" w:styleId="Organizacija">
    <w:name w:val="Organizacija"/>
    <w:basedOn w:val="Normal"/>
    <w:rsid w:val="0011069F"/>
    <w:pPr>
      <w:ind w:firstLine="0"/>
      <w:jc w:val="center"/>
    </w:pPr>
    <w:rPr>
      <w:rFonts w:ascii="TimesLT" w:hAnsi="TimesLT"/>
      <w:caps/>
      <w:sz w:val="24"/>
      <w:szCs w:val="20"/>
    </w:rPr>
  </w:style>
  <w:style w:type="paragraph" w:customStyle="1" w:styleId="Paragraph2">
    <w:name w:val="Paragraph2"/>
    <w:basedOn w:val="Normal"/>
    <w:rsid w:val="0011069F"/>
    <w:pPr>
      <w:widowControl w:val="0"/>
      <w:spacing w:before="80" w:line="240" w:lineRule="atLeast"/>
      <w:ind w:left="720" w:firstLine="0"/>
    </w:pPr>
    <w:rPr>
      <w:color w:val="000000"/>
      <w:szCs w:val="20"/>
      <w:lang w:val="en-AU"/>
    </w:rPr>
  </w:style>
  <w:style w:type="paragraph" w:styleId="BodyTextIndent2">
    <w:name w:val="Body Text Indent 2"/>
    <w:basedOn w:val="Normal"/>
    <w:rsid w:val="0011069F"/>
    <w:pPr>
      <w:spacing w:after="120" w:line="480" w:lineRule="auto"/>
      <w:ind w:left="283" w:firstLine="0"/>
      <w:jc w:val="left"/>
    </w:pPr>
    <w:rPr>
      <w:sz w:val="24"/>
      <w:szCs w:val="20"/>
    </w:rPr>
  </w:style>
  <w:style w:type="paragraph" w:customStyle="1" w:styleId="Paveiksliukas">
    <w:name w:val="Paveiksliukas"/>
    <w:basedOn w:val="Normal"/>
    <w:next w:val="Normal"/>
    <w:autoRedefine/>
    <w:rsid w:val="0011069F"/>
    <w:pPr>
      <w:tabs>
        <w:tab w:val="num" w:pos="719"/>
      </w:tabs>
      <w:spacing w:before="120" w:after="120"/>
      <w:ind w:left="719" w:hanging="435"/>
      <w:jc w:val="center"/>
    </w:pPr>
    <w:rPr>
      <w:sz w:val="24"/>
      <w:szCs w:val="20"/>
      <w:lang w:val="en-AU" w:eastAsia="lt-LT"/>
    </w:rPr>
  </w:style>
  <w:style w:type="paragraph" w:customStyle="1" w:styleId="tabletext">
    <w:name w:val="tabletext"/>
    <w:basedOn w:val="Normal"/>
    <w:uiPriority w:val="3"/>
    <w:rsid w:val="0011069F"/>
    <w:pPr>
      <w:numPr>
        <w:numId w:val="4"/>
      </w:numPr>
      <w:tabs>
        <w:tab w:val="clear" w:pos="1080"/>
      </w:tabs>
      <w:spacing w:before="100" w:beforeAutospacing="1" w:after="100" w:afterAutospacing="1"/>
      <w:ind w:left="0" w:firstLine="0"/>
      <w:jc w:val="left"/>
    </w:pPr>
    <w:rPr>
      <w:rFonts w:ascii="Arial Unicode MS" w:eastAsia="Arial Unicode MS" w:hAnsi="Arial Unicode MS" w:cs="Arial Unicode MS"/>
      <w:sz w:val="24"/>
      <w:lang w:val="en-GB"/>
    </w:rPr>
  </w:style>
  <w:style w:type="paragraph" w:customStyle="1" w:styleId="Normalbold">
    <w:name w:val="Normal bold"/>
    <w:basedOn w:val="Normal"/>
    <w:next w:val="Normal"/>
    <w:rsid w:val="0011069F"/>
    <w:pPr>
      <w:spacing w:after="120"/>
      <w:ind w:firstLine="0"/>
      <w:jc w:val="left"/>
    </w:pPr>
    <w:rPr>
      <w:rFonts w:ascii="Arial" w:hAnsi="Arial"/>
      <w:b/>
      <w:szCs w:val="20"/>
      <w:lang w:val="en-US"/>
    </w:rPr>
  </w:style>
  <w:style w:type="paragraph" w:customStyle="1" w:styleId="StyleTabletextBoldChar">
    <w:name w:val="Style Table text + Bold Char"/>
    <w:basedOn w:val="TabletextChar"/>
    <w:rsid w:val="0011069F"/>
    <w:rPr>
      <w:b/>
      <w:bCs/>
    </w:rPr>
  </w:style>
  <w:style w:type="character" w:customStyle="1" w:styleId="TabletextCharChar">
    <w:name w:val="Table text Char Char"/>
    <w:uiPriority w:val="3"/>
    <w:rsid w:val="0011069F"/>
    <w:rPr>
      <w:noProof w:val="0"/>
      <w:sz w:val="24"/>
      <w:lang w:val="lt-LT" w:eastAsia="en-US" w:bidi="ar-SA"/>
    </w:rPr>
  </w:style>
  <w:style w:type="character" w:customStyle="1" w:styleId="StyleTabletextBoldCharChar">
    <w:name w:val="Style Table text + Bold Char Char"/>
    <w:rsid w:val="0011069F"/>
    <w:rPr>
      <w:b/>
      <w:bCs/>
      <w:noProof w:val="0"/>
      <w:sz w:val="24"/>
      <w:lang w:val="lt-LT" w:eastAsia="en-US" w:bidi="ar-SA"/>
    </w:rPr>
  </w:style>
  <w:style w:type="paragraph" w:customStyle="1" w:styleId="StyleBoldChar">
    <w:name w:val="Style Bold Char"/>
    <w:basedOn w:val="Normal"/>
    <w:rsid w:val="0011069F"/>
    <w:pPr>
      <w:spacing w:after="120"/>
      <w:ind w:firstLine="0"/>
    </w:pPr>
    <w:rPr>
      <w:b/>
      <w:sz w:val="22"/>
      <w:szCs w:val="20"/>
    </w:rPr>
  </w:style>
  <w:style w:type="paragraph" w:customStyle="1" w:styleId="Tabletext1">
    <w:name w:val="Table text"/>
    <w:basedOn w:val="Normal"/>
    <w:link w:val="TabletextChar1"/>
    <w:uiPriority w:val="3"/>
    <w:rsid w:val="0011069F"/>
    <w:pPr>
      <w:spacing w:after="60"/>
      <w:ind w:firstLine="0"/>
      <w:jc w:val="left"/>
    </w:pPr>
    <w:rPr>
      <w:sz w:val="24"/>
      <w:szCs w:val="20"/>
    </w:rPr>
  </w:style>
  <w:style w:type="character" w:customStyle="1" w:styleId="BodytextCharCharChar">
    <w:name w:val="Body text Char Char Char"/>
    <w:rsid w:val="0011069F"/>
    <w:rPr>
      <w:noProof w:val="0"/>
      <w:sz w:val="24"/>
      <w:szCs w:val="24"/>
      <w:lang w:val="en-US" w:eastAsia="en-US" w:bidi="ar-SA"/>
    </w:rPr>
  </w:style>
  <w:style w:type="paragraph" w:customStyle="1" w:styleId="special">
    <w:name w:val="special"/>
    <w:basedOn w:val="Normal"/>
    <w:rsid w:val="0011069F"/>
    <w:pPr>
      <w:numPr>
        <w:numId w:val="5"/>
      </w:numPr>
      <w:spacing w:after="120"/>
      <w:jc w:val="left"/>
    </w:pPr>
    <w:rPr>
      <w:rFonts w:ascii="Arial" w:hAnsi="Arial"/>
      <w:szCs w:val="20"/>
      <w:lang w:val="en-GB"/>
    </w:rPr>
  </w:style>
  <w:style w:type="paragraph" w:customStyle="1" w:styleId="listtekstas">
    <w:name w:val="list tekstas"/>
    <w:basedOn w:val="Normal"/>
    <w:rsid w:val="0011069F"/>
    <w:pPr>
      <w:numPr>
        <w:numId w:val="6"/>
      </w:numPr>
      <w:spacing w:after="120"/>
    </w:pPr>
    <w:rPr>
      <w:sz w:val="22"/>
      <w:szCs w:val="20"/>
      <w:lang w:val="en-GB" w:eastAsia="lt-LT"/>
    </w:rPr>
  </w:style>
  <w:style w:type="character" w:styleId="PageNumber">
    <w:name w:val="page number"/>
    <w:basedOn w:val="DefaultParagraphFont"/>
    <w:rsid w:val="0011069F"/>
  </w:style>
  <w:style w:type="character" w:customStyle="1" w:styleId="Heading4H4H41H42H43H411H421H44H412H422H45H413H423H46H47H414H424H48H49H410H415H425H416H426H417H427H431H4111H4211H441H4121H4221H451H4131H4231H461H471H4141H4241H481H491H4101H4151H4251H4161H4261H418H428HChar">
    <w:name w:val="Heading 4;H4;H41;H42;H43;H411;H421;H44;H412;H422;H45;H413;H423;H46;H47;H414;H424;H48;H49;H410;H415;H425;H416;H426;H417;H427;H431;H4111;H4211;H441;H4121;H4221;H451;H4131;H4231;H461;H471;H4141;H4241;H481;H491;H4101;H4151;H4251;H4161;H4261;H418;H428;H Char"/>
    <w:rsid w:val="0011069F"/>
    <w:rPr>
      <w:i/>
      <w:noProof w:val="0"/>
      <w:sz w:val="24"/>
      <w:szCs w:val="24"/>
      <w:lang w:val="lt-LT" w:eastAsia="en-US" w:bidi="ar-SA"/>
    </w:rPr>
  </w:style>
  <w:style w:type="paragraph" w:customStyle="1" w:styleId="normalbold0">
    <w:name w:val="normal bold"/>
    <w:basedOn w:val="Normal"/>
    <w:rsid w:val="0011069F"/>
    <w:pPr>
      <w:spacing w:before="200" w:after="60"/>
      <w:ind w:firstLine="0"/>
    </w:pPr>
    <w:rPr>
      <w:b/>
      <w:sz w:val="22"/>
      <w:szCs w:val="20"/>
      <w:lang w:val="en-GB" w:eastAsia="lt-LT"/>
    </w:rPr>
  </w:style>
  <w:style w:type="paragraph" w:customStyle="1" w:styleId="Bulletlist">
    <w:name w:val="Bullet list"/>
    <w:basedOn w:val="BodytextChar0"/>
    <w:rsid w:val="0011069F"/>
    <w:pPr>
      <w:tabs>
        <w:tab w:val="num" w:pos="1440"/>
      </w:tabs>
      <w:ind w:left="1440" w:hanging="360"/>
    </w:pPr>
    <w:rPr>
      <w:lang w:val="lt-LT"/>
    </w:rPr>
  </w:style>
  <w:style w:type="character" w:customStyle="1" w:styleId="datametai">
    <w:name w:val="datametai"/>
    <w:basedOn w:val="DefaultParagraphFont"/>
    <w:rsid w:val="0011069F"/>
  </w:style>
  <w:style w:type="character" w:customStyle="1" w:styleId="datamnuo">
    <w:name w:val="datamnuo"/>
    <w:basedOn w:val="DefaultParagraphFont"/>
    <w:rsid w:val="0011069F"/>
  </w:style>
  <w:style w:type="character" w:customStyle="1" w:styleId="datadiena">
    <w:name w:val="datadiena"/>
    <w:basedOn w:val="DefaultParagraphFont"/>
    <w:rsid w:val="0011069F"/>
  </w:style>
  <w:style w:type="paragraph" w:customStyle="1" w:styleId="StyleJustifiedFirstline095cm1">
    <w:name w:val="Style Justified First line:  095 cm1"/>
    <w:basedOn w:val="Normal"/>
    <w:rsid w:val="0011069F"/>
    <w:pPr>
      <w:spacing w:line="360" w:lineRule="auto"/>
      <w:ind w:firstLine="539"/>
    </w:pPr>
    <w:rPr>
      <w:sz w:val="24"/>
      <w:szCs w:val="20"/>
      <w:lang w:eastAsia="lt-LT"/>
    </w:rPr>
  </w:style>
  <w:style w:type="paragraph" w:customStyle="1" w:styleId="CentrBold0">
    <w:name w:val="CentrBold"/>
    <w:rsid w:val="0011069F"/>
    <w:pPr>
      <w:jc w:val="center"/>
    </w:pPr>
    <w:rPr>
      <w:rFonts w:ascii="TimesLT" w:hAnsi="TimesLT"/>
      <w:b/>
      <w:caps/>
      <w:lang w:val="en-GB" w:eastAsia="en-US"/>
    </w:rPr>
  </w:style>
  <w:style w:type="paragraph" w:customStyle="1" w:styleId="Figuros">
    <w:name w:val="Figuros"/>
    <w:basedOn w:val="Normal"/>
    <w:autoRedefine/>
    <w:rsid w:val="00A72387"/>
    <w:pPr>
      <w:keepNext/>
      <w:ind w:firstLine="0"/>
      <w:jc w:val="left"/>
    </w:pPr>
    <w:rPr>
      <w:b/>
      <w:szCs w:val="20"/>
    </w:rPr>
  </w:style>
  <w:style w:type="character" w:styleId="HTMLCode">
    <w:name w:val="HTML Code"/>
    <w:rsid w:val="0011069F"/>
    <w:rPr>
      <w:rFonts w:ascii="Courier New" w:eastAsia="Times New Roman" w:hAnsi="Courier New" w:cs="Courier New"/>
      <w:sz w:val="20"/>
      <w:szCs w:val="20"/>
    </w:rPr>
  </w:style>
  <w:style w:type="paragraph" w:customStyle="1" w:styleId="Captionpaveikslas">
    <w:name w:val="Caption.paveikslas"/>
    <w:basedOn w:val="Normal"/>
    <w:next w:val="Normal"/>
    <w:autoRedefine/>
    <w:rsid w:val="00DB7F51"/>
    <w:pPr>
      <w:tabs>
        <w:tab w:val="num" w:pos="1080"/>
      </w:tabs>
      <w:spacing w:before="120" w:after="120"/>
      <w:ind w:firstLine="0"/>
      <w:jc w:val="center"/>
    </w:pPr>
    <w:rPr>
      <w:sz w:val="24"/>
      <w:szCs w:val="20"/>
    </w:rPr>
  </w:style>
  <w:style w:type="paragraph" w:styleId="PlainText">
    <w:name w:val="Plain Text"/>
    <w:basedOn w:val="Normal"/>
    <w:rsid w:val="007668AE"/>
    <w:pPr>
      <w:ind w:firstLine="0"/>
      <w:jc w:val="left"/>
    </w:pPr>
    <w:rPr>
      <w:rFonts w:ascii="Courier New" w:hAnsi="Courier New" w:cs="Courier New"/>
      <w:szCs w:val="20"/>
    </w:rPr>
  </w:style>
  <w:style w:type="character" w:customStyle="1" w:styleId="CharChar">
    <w:name w:val="Char Char"/>
    <w:locked/>
    <w:rsid w:val="007646E4"/>
    <w:rPr>
      <w:b/>
      <w:bCs/>
      <w:i/>
      <w:sz w:val="22"/>
      <w:szCs w:val="28"/>
      <w:lang w:val="lt-LT" w:eastAsia="en-US" w:bidi="ar-SA"/>
    </w:rPr>
  </w:style>
  <w:style w:type="paragraph" w:customStyle="1" w:styleId="StyleCaption">
    <w:name w:val="Style Caption"/>
    <w:aliases w:val="Paveikslo pavadinimas + Not Bold Italic Centered"/>
    <w:basedOn w:val="Caption"/>
    <w:autoRedefine/>
    <w:rsid w:val="007216FB"/>
    <w:pPr>
      <w:jc w:val="center"/>
    </w:pPr>
    <w:rPr>
      <w:b/>
      <w:bCs w:val="0"/>
      <w:i w:val="0"/>
      <w:iCs/>
    </w:rPr>
  </w:style>
  <w:style w:type="character" w:styleId="Emphasis">
    <w:name w:val="Emphasis"/>
    <w:aliases w:val="Lentelės antraštė"/>
    <w:basedOn w:val="DefaultParagraphFont"/>
    <w:rsid w:val="00681356"/>
    <w:rPr>
      <w:rFonts w:ascii="Times New Roman" w:hAnsi="Times New Roman"/>
      <w:i/>
      <w:iCs/>
    </w:rPr>
  </w:style>
  <w:style w:type="paragraph" w:customStyle="1" w:styleId="Pa22">
    <w:name w:val="Pa22"/>
    <w:basedOn w:val="Normal"/>
    <w:next w:val="Normal"/>
    <w:uiPriority w:val="99"/>
    <w:rsid w:val="00F9392A"/>
    <w:pPr>
      <w:autoSpaceDE w:val="0"/>
      <w:autoSpaceDN w:val="0"/>
      <w:adjustRightInd w:val="0"/>
      <w:spacing w:line="221" w:lineRule="atLeast"/>
      <w:ind w:firstLine="0"/>
      <w:jc w:val="left"/>
    </w:pPr>
    <w:rPr>
      <w:rFonts w:ascii="Myriad Pro" w:hAnsi="Myriad Pro"/>
      <w:sz w:val="24"/>
      <w:lang w:eastAsia="lt-LT"/>
    </w:rPr>
  </w:style>
  <w:style w:type="paragraph" w:customStyle="1" w:styleId="Scenarijantrat1">
    <w:name w:val="Scenarijų antraštė 1"/>
    <w:basedOn w:val="Normal"/>
    <w:link w:val="Scenarijantrat1Char"/>
    <w:uiPriority w:val="2"/>
    <w:qFormat/>
    <w:rsid w:val="00682E8D"/>
    <w:pPr>
      <w:spacing w:before="120"/>
      <w:ind w:firstLine="0"/>
    </w:pPr>
    <w:rPr>
      <w:b/>
      <w:color w:val="404040" w:themeColor="text1" w:themeTint="BF"/>
    </w:rPr>
  </w:style>
  <w:style w:type="paragraph" w:customStyle="1" w:styleId="Captionfigura">
    <w:name w:val="Caption.figura"/>
    <w:aliases w:val="Paveikslėlis"/>
    <w:basedOn w:val="Captionpaveikslas"/>
    <w:next w:val="Caption"/>
    <w:link w:val="CaptionfiguraChar"/>
    <w:qFormat/>
    <w:rsid w:val="00084D1C"/>
    <w:rPr>
      <w:i/>
      <w:sz w:val="20"/>
    </w:rPr>
  </w:style>
  <w:style w:type="character" w:customStyle="1" w:styleId="Scenarijantrat1Char">
    <w:name w:val="Scenarijų antraštė 1 Char"/>
    <w:basedOn w:val="DefaultParagraphFont"/>
    <w:link w:val="Scenarijantrat1"/>
    <w:uiPriority w:val="2"/>
    <w:rsid w:val="00682E8D"/>
    <w:rPr>
      <w:b/>
      <w:color w:val="404040" w:themeColor="text1" w:themeTint="BF"/>
      <w:szCs w:val="24"/>
      <w:lang w:eastAsia="en-US"/>
    </w:rPr>
  </w:style>
  <w:style w:type="paragraph" w:customStyle="1" w:styleId="Nuoroda">
    <w:name w:val="Nuoroda"/>
    <w:basedOn w:val="Normal"/>
    <w:link w:val="NuorodaChar"/>
    <w:qFormat/>
    <w:rsid w:val="00F63FD9"/>
    <w:pPr>
      <w:ind w:firstLine="0"/>
    </w:pPr>
    <w:rPr>
      <w:b/>
      <w:i/>
      <w:color w:val="447524"/>
      <w:u w:val="single"/>
    </w:rPr>
  </w:style>
  <w:style w:type="character" w:customStyle="1" w:styleId="CaptionChar">
    <w:name w:val="Caption Char"/>
    <w:aliases w:val="Lentelė Char,Paveikslo pavadinimas Char,paveikslas Char"/>
    <w:basedOn w:val="DefaultParagraphFont"/>
    <w:link w:val="Caption"/>
    <w:uiPriority w:val="35"/>
    <w:rsid w:val="00416BD8"/>
    <w:rPr>
      <w:bCs/>
      <w:i/>
      <w:lang w:eastAsia="en-US"/>
    </w:rPr>
  </w:style>
  <w:style w:type="character" w:customStyle="1" w:styleId="CaptionfiguraChar">
    <w:name w:val="Caption.figura Char"/>
    <w:aliases w:val="Paveikslėlis Char"/>
    <w:basedOn w:val="CaptionChar"/>
    <w:link w:val="Captionfigura"/>
    <w:rsid w:val="00084D1C"/>
    <w:rPr>
      <w:b/>
      <w:bCs w:val="0"/>
      <w:i/>
      <w:sz w:val="18"/>
      <w:lang w:eastAsia="en-US"/>
    </w:rPr>
  </w:style>
  <w:style w:type="paragraph" w:customStyle="1" w:styleId="Lentelssraas">
    <w:name w:val="Lentelės sąrašas"/>
    <w:basedOn w:val="Tabletext1"/>
    <w:link w:val="LentelssraasChar"/>
    <w:uiPriority w:val="3"/>
    <w:qFormat/>
    <w:rsid w:val="00192F9B"/>
    <w:pPr>
      <w:keepNext/>
      <w:numPr>
        <w:numId w:val="9"/>
      </w:numPr>
      <w:spacing w:after="100"/>
      <w:jc w:val="both"/>
    </w:pPr>
    <w:rPr>
      <w:sz w:val="20"/>
    </w:rPr>
  </w:style>
  <w:style w:type="character" w:customStyle="1" w:styleId="NuorodaChar">
    <w:name w:val="Nuoroda Char"/>
    <w:basedOn w:val="DefaultParagraphFont"/>
    <w:link w:val="Nuoroda"/>
    <w:rsid w:val="00F63FD9"/>
    <w:rPr>
      <w:b/>
      <w:i/>
      <w:color w:val="447524"/>
      <w:szCs w:val="24"/>
      <w:u w:val="single"/>
      <w:lang w:eastAsia="en-US"/>
    </w:rPr>
  </w:style>
  <w:style w:type="paragraph" w:customStyle="1" w:styleId="Tekstaslentels">
    <w:name w:val="Tekstas lentelės"/>
    <w:basedOn w:val="Tabletext1"/>
    <w:link w:val="TekstaslentelsChar"/>
    <w:uiPriority w:val="3"/>
    <w:qFormat/>
    <w:rsid w:val="00DC5130"/>
    <w:pPr>
      <w:spacing w:after="80"/>
      <w:jc w:val="both"/>
    </w:pPr>
    <w:rPr>
      <w:sz w:val="20"/>
    </w:rPr>
  </w:style>
  <w:style w:type="character" w:customStyle="1" w:styleId="TabletextChar1">
    <w:name w:val="Table text Char1"/>
    <w:basedOn w:val="DefaultParagraphFont"/>
    <w:link w:val="Tabletext1"/>
    <w:uiPriority w:val="3"/>
    <w:rsid w:val="000E7B59"/>
    <w:rPr>
      <w:sz w:val="24"/>
      <w:lang w:eastAsia="en-US"/>
    </w:rPr>
  </w:style>
  <w:style w:type="character" w:customStyle="1" w:styleId="LentelssraasChar">
    <w:name w:val="Lentelės sąrašas Char"/>
    <w:basedOn w:val="TabletextChar1"/>
    <w:link w:val="Lentelssraas"/>
    <w:uiPriority w:val="3"/>
    <w:rsid w:val="000E7B59"/>
    <w:rPr>
      <w:sz w:val="24"/>
      <w:lang w:eastAsia="en-US"/>
    </w:rPr>
  </w:style>
  <w:style w:type="character" w:customStyle="1" w:styleId="TekstaslentelsChar">
    <w:name w:val="Tekstas lentelės Char"/>
    <w:basedOn w:val="TabletextChar1"/>
    <w:link w:val="Tekstaslentels"/>
    <w:uiPriority w:val="3"/>
    <w:rsid w:val="000E7B59"/>
    <w:rPr>
      <w:sz w:val="24"/>
      <w:lang w:eastAsia="en-US"/>
    </w:rPr>
  </w:style>
  <w:style w:type="paragraph" w:customStyle="1" w:styleId="Scenarijantrat2">
    <w:name w:val="Scenarijų antraštė 2"/>
    <w:basedOn w:val="Normal"/>
    <w:link w:val="Scenarijantrat2Char"/>
    <w:uiPriority w:val="2"/>
    <w:qFormat/>
    <w:rsid w:val="00682E8D"/>
    <w:pPr>
      <w:spacing w:before="40"/>
      <w:ind w:firstLine="57"/>
    </w:pPr>
    <w:rPr>
      <w:i/>
      <w:color w:val="595959" w:themeColor="text1" w:themeTint="A6"/>
    </w:rPr>
  </w:style>
  <w:style w:type="paragraph" w:customStyle="1" w:styleId="Scenarijausnumeravimas">
    <w:name w:val="Scenarijaus numeravimas"/>
    <w:basedOn w:val="Normal"/>
    <w:link w:val="ScenarijausnumeravimasChar"/>
    <w:uiPriority w:val="2"/>
    <w:qFormat/>
    <w:rsid w:val="00445710"/>
    <w:pPr>
      <w:numPr>
        <w:numId w:val="8"/>
      </w:numPr>
    </w:pPr>
  </w:style>
  <w:style w:type="character" w:customStyle="1" w:styleId="Scenarijantrat2Char">
    <w:name w:val="Scenarijų antraštė 2 Char"/>
    <w:basedOn w:val="DefaultParagraphFont"/>
    <w:link w:val="Scenarijantrat2"/>
    <w:uiPriority w:val="2"/>
    <w:rsid w:val="00682E8D"/>
    <w:rPr>
      <w:i/>
      <w:color w:val="595959" w:themeColor="text1" w:themeTint="A6"/>
      <w:szCs w:val="24"/>
      <w:lang w:eastAsia="en-US"/>
    </w:rPr>
  </w:style>
  <w:style w:type="paragraph" w:customStyle="1" w:styleId="NAUJAS">
    <w:name w:val="NAUJAS"/>
    <w:basedOn w:val="Normal"/>
    <w:link w:val="NAUJASChar"/>
    <w:rsid w:val="0032517E"/>
    <w:pPr>
      <w:jc w:val="right"/>
    </w:pPr>
    <w:rPr>
      <w:b/>
      <w:i/>
      <w:sz w:val="18"/>
    </w:rPr>
  </w:style>
  <w:style w:type="character" w:customStyle="1" w:styleId="ScenarijausnumeravimasChar">
    <w:name w:val="Scenarijaus numeravimas Char"/>
    <w:basedOn w:val="DefaultParagraphFont"/>
    <w:link w:val="Scenarijausnumeravimas"/>
    <w:uiPriority w:val="2"/>
    <w:rsid w:val="000E7B59"/>
    <w:rPr>
      <w:szCs w:val="24"/>
      <w:lang w:eastAsia="en-US"/>
    </w:rPr>
  </w:style>
  <w:style w:type="paragraph" w:customStyle="1" w:styleId="Lygiavimas">
    <w:name w:val="Lygiavimas"/>
    <w:basedOn w:val="Caption"/>
    <w:link w:val="LygiavimasChar"/>
    <w:qFormat/>
    <w:rsid w:val="00A93B84"/>
    <w:pPr>
      <w:jc w:val="both"/>
    </w:pPr>
    <w:rPr>
      <w:i w:val="0"/>
    </w:rPr>
  </w:style>
  <w:style w:type="character" w:customStyle="1" w:styleId="NAUJASChar">
    <w:name w:val="NAUJAS Char"/>
    <w:basedOn w:val="DefaultParagraphFont"/>
    <w:link w:val="NAUJAS"/>
    <w:rsid w:val="0032517E"/>
    <w:rPr>
      <w:b/>
      <w:i/>
      <w:sz w:val="18"/>
      <w:szCs w:val="24"/>
      <w:lang w:eastAsia="en-US"/>
    </w:rPr>
  </w:style>
  <w:style w:type="character" w:customStyle="1" w:styleId="LygiavimasChar">
    <w:name w:val="Lygiavimas Char"/>
    <w:basedOn w:val="CaptionChar"/>
    <w:link w:val="Lygiavimas"/>
    <w:rsid w:val="00A93B84"/>
    <w:rPr>
      <w:b w:val="0"/>
      <w:bCs/>
      <w:i w:val="0"/>
      <w:sz w:val="18"/>
      <w:lang w:eastAsia="en-US"/>
    </w:rPr>
  </w:style>
  <w:style w:type="paragraph" w:styleId="ListParagraph">
    <w:name w:val="List Paragraph"/>
    <w:aliases w:val="List not in Table,ERP-List Paragraph,List Paragraph1,List Paragraph11,Bullet EY,Numbering,List Paragraph2,Paragraph,List Paragraph21"/>
    <w:basedOn w:val="Normal"/>
    <w:link w:val="ListParagraphChar"/>
    <w:autoRedefine/>
    <w:uiPriority w:val="34"/>
    <w:qFormat/>
    <w:rsid w:val="000A4F16"/>
    <w:pPr>
      <w:numPr>
        <w:numId w:val="13"/>
      </w:numPr>
      <w:spacing w:after="100"/>
    </w:pPr>
    <w:rPr>
      <w:b/>
    </w:rPr>
  </w:style>
  <w:style w:type="character" w:customStyle="1" w:styleId="ListParagraphChar">
    <w:name w:val="List Paragraph Char"/>
    <w:aliases w:val="List not in Table Char,ERP-List Paragraph Char,List Paragraph1 Char,List Paragraph11 Char,Bullet EY Char,Numbering Char,List Paragraph2 Char,Paragraph Char,List Paragraph21 Char"/>
    <w:link w:val="ListParagraph"/>
    <w:uiPriority w:val="34"/>
    <w:locked/>
    <w:rsid w:val="000A4F16"/>
    <w:rPr>
      <w:b/>
      <w:szCs w:val="24"/>
      <w:lang w:eastAsia="en-US"/>
    </w:rPr>
  </w:style>
  <w:style w:type="paragraph" w:customStyle="1" w:styleId="Sraas1">
    <w:name w:val="Sąrašas1"/>
    <w:basedOn w:val="Normal"/>
    <w:link w:val="SraasChar"/>
    <w:qFormat/>
    <w:rsid w:val="003D521F"/>
    <w:pPr>
      <w:numPr>
        <w:numId w:val="10"/>
      </w:numPr>
      <w:spacing w:after="80"/>
    </w:pPr>
    <w:rPr>
      <w:szCs w:val="20"/>
    </w:rPr>
  </w:style>
  <w:style w:type="character" w:customStyle="1" w:styleId="SraasChar">
    <w:name w:val="Sąrašas Char"/>
    <w:basedOn w:val="DefaultParagraphFont"/>
    <w:link w:val="Sraas1"/>
    <w:rsid w:val="003D521F"/>
    <w:rPr>
      <w:lang w:eastAsia="en-US"/>
    </w:rPr>
  </w:style>
  <w:style w:type="character" w:customStyle="1" w:styleId="SignatureChar">
    <w:name w:val="Signature Char"/>
    <w:basedOn w:val="DefaultParagraphFont"/>
    <w:link w:val="Signature"/>
    <w:rsid w:val="00DE7AB8"/>
    <w:rPr>
      <w:szCs w:val="24"/>
      <w:lang w:eastAsia="en-US"/>
    </w:rPr>
  </w:style>
  <w:style w:type="paragraph" w:styleId="NoSpacing">
    <w:name w:val="No Spacing"/>
    <w:link w:val="NoSpacingChar"/>
    <w:uiPriority w:val="1"/>
    <w:rsid w:val="00DE7AB8"/>
    <w:pPr>
      <w:ind w:firstLine="397"/>
      <w:jc w:val="both"/>
    </w:pPr>
    <w:rPr>
      <w:rFonts w:ascii="Verdana" w:hAnsi="Verdana"/>
      <w:szCs w:val="24"/>
      <w:lang w:eastAsia="en-US"/>
    </w:rPr>
  </w:style>
  <w:style w:type="character" w:customStyle="1" w:styleId="NoSpacingChar">
    <w:name w:val="No Spacing Char"/>
    <w:basedOn w:val="DefaultParagraphFont"/>
    <w:link w:val="NoSpacing"/>
    <w:uiPriority w:val="1"/>
    <w:rsid w:val="00DE7AB8"/>
    <w:rPr>
      <w:rFonts w:ascii="Verdana" w:hAnsi="Verdana"/>
      <w:szCs w:val="24"/>
      <w:lang w:eastAsia="en-US"/>
    </w:rPr>
  </w:style>
  <w:style w:type="paragraph" w:customStyle="1" w:styleId="TableContents">
    <w:name w:val="Table Contents"/>
    <w:basedOn w:val="Normal"/>
    <w:link w:val="TableContentsChar"/>
    <w:uiPriority w:val="99"/>
    <w:rsid w:val="0080479E"/>
    <w:pPr>
      <w:ind w:firstLine="0"/>
      <w:jc w:val="left"/>
    </w:pPr>
    <w:rPr>
      <w:rFonts w:ascii="Calibri" w:hAnsi="Calibri"/>
      <w:sz w:val="22"/>
      <w:szCs w:val="20"/>
      <w:lang w:eastAsia="lt-LT"/>
    </w:rPr>
  </w:style>
  <w:style w:type="character" w:customStyle="1" w:styleId="TableContentsChar">
    <w:name w:val="Table Contents Char"/>
    <w:link w:val="TableContents"/>
    <w:uiPriority w:val="99"/>
    <w:locked/>
    <w:rsid w:val="0080479E"/>
    <w:rPr>
      <w:rFonts w:ascii="Calibri" w:hAnsi="Calibri"/>
      <w:sz w:val="22"/>
    </w:rPr>
  </w:style>
  <w:style w:type="paragraph" w:customStyle="1" w:styleId="Bulletedintable">
    <w:name w:val="Bulleted in table"/>
    <w:basedOn w:val="TableContents"/>
    <w:uiPriority w:val="99"/>
    <w:rsid w:val="0080479E"/>
    <w:pPr>
      <w:numPr>
        <w:numId w:val="11"/>
      </w:numPr>
      <w:tabs>
        <w:tab w:val="clear" w:pos="170"/>
        <w:tab w:val="num" w:pos="482"/>
        <w:tab w:val="num" w:pos="1080"/>
      </w:tabs>
      <w:ind w:left="482" w:hanging="482"/>
    </w:pPr>
  </w:style>
  <w:style w:type="character" w:customStyle="1" w:styleId="BodyTextChar">
    <w:name w:val="Body Text Char"/>
    <w:link w:val="BodyText"/>
    <w:uiPriority w:val="1"/>
    <w:rsid w:val="00C91D4A"/>
    <w:rPr>
      <w:szCs w:val="24"/>
      <w:lang w:eastAsia="en-US"/>
    </w:rPr>
  </w:style>
  <w:style w:type="paragraph" w:customStyle="1" w:styleId="Antraste3tuned">
    <w:name w:val="Antraste 3 tuned"/>
    <w:basedOn w:val="Heading3"/>
    <w:link w:val="Antraste3tunedChar"/>
    <w:rsid w:val="00687577"/>
    <w:pPr>
      <w:numPr>
        <w:numId w:val="12"/>
      </w:numPr>
      <w:spacing w:after="60"/>
      <w:ind w:left="1418" w:hanging="1418"/>
      <w:jc w:val="left"/>
    </w:pPr>
    <w:rPr>
      <w:rFonts w:ascii="Verdana" w:hAnsi="Verdana"/>
      <w:color w:val="auto"/>
    </w:rPr>
  </w:style>
  <w:style w:type="character" w:customStyle="1" w:styleId="Antraste3tunedChar">
    <w:name w:val="Antraste 3 tuned Char"/>
    <w:basedOn w:val="DefaultParagraphFont"/>
    <w:link w:val="Antraste3tuned"/>
    <w:rsid w:val="00687577"/>
    <w:rPr>
      <w:rFonts w:ascii="Verdana" w:hAnsi="Verdana" w:cs="Arial"/>
      <w:b/>
      <w:bCs/>
      <w:i/>
      <w:sz w:val="28"/>
      <w:szCs w:val="24"/>
      <w:lang w:eastAsia="en-US"/>
    </w:rPr>
  </w:style>
  <w:style w:type="character" w:customStyle="1" w:styleId="TitleChar">
    <w:name w:val="Title Char"/>
    <w:basedOn w:val="DefaultParagraphFont"/>
    <w:link w:val="Title"/>
    <w:rsid w:val="00836A7A"/>
    <w:rPr>
      <w:sz w:val="40"/>
      <w:szCs w:val="40"/>
      <w:lang w:eastAsia="en-US"/>
    </w:rPr>
  </w:style>
  <w:style w:type="character" w:customStyle="1" w:styleId="FooterChar">
    <w:name w:val="Footer Char"/>
    <w:basedOn w:val="DefaultParagraphFont"/>
    <w:link w:val="Footer"/>
    <w:rsid w:val="00836A7A"/>
    <w:rPr>
      <w:sz w:val="16"/>
      <w:szCs w:val="24"/>
      <w:lang w:eastAsia="en-US"/>
    </w:rPr>
  </w:style>
  <w:style w:type="character" w:customStyle="1" w:styleId="Heading2Char">
    <w:name w:val="Heading 2 Char"/>
    <w:aliases w:val="Antraste 2 Char,H2 Char,H21 Char,H22 Char,H23 Char,H24 Char,H211 Char,H221 Char,H25 Char,H212 Char,H222 Char,H26 Char,H213 Char,H223 Char,H27 Char,H214 Char,H224 Char,H28 Char,H215 Char,H225 Char,H29 Char,H210 Char,H216 Char,H226 Char"/>
    <w:basedOn w:val="DefaultParagraphFont"/>
    <w:link w:val="Heading2"/>
    <w:rsid w:val="00A03DFF"/>
    <w:rPr>
      <w:b/>
      <w:bCs/>
      <w:iCs/>
      <w:color w:val="447524"/>
      <w:sz w:val="28"/>
      <w:szCs w:val="28"/>
      <w:lang w:eastAsia="en-US"/>
    </w:rPr>
  </w:style>
  <w:style w:type="paragraph" w:customStyle="1" w:styleId="Style1">
    <w:name w:val="Style1"/>
    <w:basedOn w:val="ListParagraph"/>
    <w:link w:val="Style1Char"/>
    <w:rsid w:val="00BB1A8C"/>
  </w:style>
  <w:style w:type="paragraph" w:customStyle="1" w:styleId="Numeracija">
    <w:name w:val="Numeracija"/>
    <w:basedOn w:val="BodyText"/>
    <w:link w:val="NumeracijaChar"/>
    <w:qFormat/>
    <w:rsid w:val="00374256"/>
    <w:pPr>
      <w:numPr>
        <w:numId w:val="14"/>
      </w:numPr>
    </w:pPr>
  </w:style>
  <w:style w:type="character" w:customStyle="1" w:styleId="Style1Char">
    <w:name w:val="Style1 Char"/>
    <w:basedOn w:val="ListParagraphChar"/>
    <w:link w:val="Style1"/>
    <w:rsid w:val="00BB1A8C"/>
    <w:rPr>
      <w:b/>
      <w:szCs w:val="24"/>
      <w:lang w:eastAsia="en-US"/>
    </w:rPr>
  </w:style>
  <w:style w:type="character" w:customStyle="1" w:styleId="NumeracijaChar">
    <w:name w:val="Numeracija Char"/>
    <w:basedOn w:val="BodyTextChar"/>
    <w:link w:val="Numeracija"/>
    <w:rsid w:val="00374256"/>
    <w:rPr>
      <w:szCs w:val="24"/>
      <w:lang w:eastAsia="en-US"/>
    </w:rPr>
  </w:style>
  <w:style w:type="character" w:styleId="PlaceholderText">
    <w:name w:val="Placeholder Text"/>
    <w:basedOn w:val="DefaultParagraphFont"/>
    <w:uiPriority w:val="99"/>
    <w:semiHidden/>
    <w:rsid w:val="00315844"/>
    <w:rPr>
      <w:color w:val="808080"/>
    </w:rPr>
  </w:style>
  <w:style w:type="paragraph" w:customStyle="1" w:styleId="Tekstas">
    <w:name w:val="Tekstas"/>
    <w:link w:val="TekstasDiagrama"/>
    <w:qFormat/>
    <w:rsid w:val="002836DD"/>
    <w:pPr>
      <w:tabs>
        <w:tab w:val="left" w:pos="851"/>
      </w:tabs>
      <w:spacing w:line="276" w:lineRule="auto"/>
      <w:ind w:firstLine="567"/>
      <w:jc w:val="both"/>
    </w:pPr>
    <w:rPr>
      <w:rFonts w:asciiTheme="minorHAnsi" w:hAnsiTheme="minorHAnsi"/>
      <w:sz w:val="24"/>
      <w:szCs w:val="28"/>
      <w:lang w:eastAsia="en-US" w:bidi="en-US"/>
    </w:rPr>
  </w:style>
  <w:style w:type="character" w:customStyle="1" w:styleId="TekstasDiagrama">
    <w:name w:val="Tekstas Diagrama"/>
    <w:basedOn w:val="DefaultParagraphFont"/>
    <w:link w:val="Tekstas"/>
    <w:rsid w:val="002836DD"/>
    <w:rPr>
      <w:rFonts w:asciiTheme="minorHAnsi" w:hAnsiTheme="minorHAnsi"/>
      <w:sz w:val="24"/>
      <w:szCs w:val="28"/>
      <w:lang w:eastAsia="en-US" w:bidi="en-US"/>
    </w:rPr>
  </w:style>
  <w:style w:type="character" w:customStyle="1" w:styleId="CommentTextChar">
    <w:name w:val="Comment Text Char"/>
    <w:aliases w:val=" Diagrama Diagrama Diagrama Char, Diagrama Diagrama Char"/>
    <w:basedOn w:val="DefaultParagraphFont"/>
    <w:link w:val="CommentText"/>
    <w:uiPriority w:val="99"/>
    <w:rsid w:val="002836DD"/>
    <w:rPr>
      <w:szCs w:val="24"/>
      <w:lang w:eastAsia="en-US"/>
    </w:rPr>
  </w:style>
  <w:style w:type="table" w:styleId="LightList-Accent1">
    <w:name w:val="Light List Accent 1"/>
    <w:basedOn w:val="TableNormal"/>
    <w:uiPriority w:val="61"/>
    <w:rsid w:val="002836DD"/>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ypewriter">
    <w:name w:val="Typewriter"/>
    <w:rsid w:val="000B3E2B"/>
    <w:rPr>
      <w:rFonts w:ascii="Courier New" w:hAnsi="Courier New"/>
      <w:sz w:val="20"/>
    </w:rPr>
  </w:style>
  <w:style w:type="character" w:styleId="UnresolvedMention">
    <w:name w:val="Unresolved Mention"/>
    <w:basedOn w:val="DefaultParagraphFont"/>
    <w:uiPriority w:val="99"/>
    <w:semiHidden/>
    <w:unhideWhenUsed/>
    <w:rsid w:val="00BE42D4"/>
    <w:rPr>
      <w:color w:val="605E5C"/>
      <w:shd w:val="clear" w:color="auto" w:fill="E1DFDD"/>
    </w:rPr>
  </w:style>
  <w:style w:type="character" w:customStyle="1" w:styleId="normaltextrun">
    <w:name w:val="normaltextrun"/>
    <w:basedOn w:val="DefaultParagraphFont"/>
    <w:rsid w:val="008A3302"/>
  </w:style>
  <w:style w:type="character" w:customStyle="1" w:styleId="Heading3Char">
    <w:name w:val="Heading 3 Char"/>
    <w:aliases w:val="Antraste 3 Char,Antraste 31 Char,Antraste 32 Char,Antraste 33 Char,Antraste 34 Char,Antraste... Char,Antraste 35 Char,Antraste 36 Char,Antraste 37 Char,punktas Char,H31 Char,H32 Char,H33 Char,H311 Char,H321 Char,H34 Char,H312 Char"/>
    <w:basedOn w:val="DefaultParagraphFont"/>
    <w:link w:val="Heading3"/>
    <w:rsid w:val="00227B54"/>
    <w:rPr>
      <w:rFonts w:cs="Arial"/>
      <w:b/>
      <w:bCs/>
      <w:i/>
      <w:color w:val="447524"/>
      <w:sz w:val="28"/>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114730">
      <w:bodyDiv w:val="1"/>
      <w:marLeft w:val="0"/>
      <w:marRight w:val="0"/>
      <w:marTop w:val="0"/>
      <w:marBottom w:val="0"/>
      <w:divBdr>
        <w:top w:val="none" w:sz="0" w:space="0" w:color="auto"/>
        <w:left w:val="none" w:sz="0" w:space="0" w:color="auto"/>
        <w:bottom w:val="none" w:sz="0" w:space="0" w:color="auto"/>
        <w:right w:val="none" w:sz="0" w:space="0" w:color="auto"/>
      </w:divBdr>
    </w:div>
    <w:div w:id="332148343">
      <w:bodyDiv w:val="1"/>
      <w:marLeft w:val="0"/>
      <w:marRight w:val="0"/>
      <w:marTop w:val="0"/>
      <w:marBottom w:val="0"/>
      <w:divBdr>
        <w:top w:val="none" w:sz="0" w:space="0" w:color="auto"/>
        <w:left w:val="none" w:sz="0" w:space="0" w:color="auto"/>
        <w:bottom w:val="none" w:sz="0" w:space="0" w:color="auto"/>
        <w:right w:val="none" w:sz="0" w:space="0" w:color="auto"/>
      </w:divBdr>
    </w:div>
    <w:div w:id="464004640">
      <w:bodyDiv w:val="1"/>
      <w:marLeft w:val="0"/>
      <w:marRight w:val="0"/>
      <w:marTop w:val="0"/>
      <w:marBottom w:val="0"/>
      <w:divBdr>
        <w:top w:val="none" w:sz="0" w:space="0" w:color="auto"/>
        <w:left w:val="none" w:sz="0" w:space="0" w:color="auto"/>
        <w:bottom w:val="none" w:sz="0" w:space="0" w:color="auto"/>
        <w:right w:val="none" w:sz="0" w:space="0" w:color="auto"/>
      </w:divBdr>
    </w:div>
    <w:div w:id="522937427">
      <w:bodyDiv w:val="1"/>
      <w:marLeft w:val="0"/>
      <w:marRight w:val="0"/>
      <w:marTop w:val="0"/>
      <w:marBottom w:val="0"/>
      <w:divBdr>
        <w:top w:val="none" w:sz="0" w:space="0" w:color="auto"/>
        <w:left w:val="none" w:sz="0" w:space="0" w:color="auto"/>
        <w:bottom w:val="none" w:sz="0" w:space="0" w:color="auto"/>
        <w:right w:val="none" w:sz="0" w:space="0" w:color="auto"/>
      </w:divBdr>
    </w:div>
    <w:div w:id="532763788">
      <w:bodyDiv w:val="1"/>
      <w:marLeft w:val="0"/>
      <w:marRight w:val="0"/>
      <w:marTop w:val="0"/>
      <w:marBottom w:val="0"/>
      <w:divBdr>
        <w:top w:val="none" w:sz="0" w:space="0" w:color="auto"/>
        <w:left w:val="none" w:sz="0" w:space="0" w:color="auto"/>
        <w:bottom w:val="none" w:sz="0" w:space="0" w:color="auto"/>
        <w:right w:val="none" w:sz="0" w:space="0" w:color="auto"/>
      </w:divBdr>
    </w:div>
    <w:div w:id="611909647">
      <w:bodyDiv w:val="1"/>
      <w:marLeft w:val="0"/>
      <w:marRight w:val="0"/>
      <w:marTop w:val="0"/>
      <w:marBottom w:val="0"/>
      <w:divBdr>
        <w:top w:val="none" w:sz="0" w:space="0" w:color="auto"/>
        <w:left w:val="none" w:sz="0" w:space="0" w:color="auto"/>
        <w:bottom w:val="none" w:sz="0" w:space="0" w:color="auto"/>
        <w:right w:val="none" w:sz="0" w:space="0" w:color="auto"/>
      </w:divBdr>
    </w:div>
    <w:div w:id="642655894">
      <w:bodyDiv w:val="1"/>
      <w:marLeft w:val="0"/>
      <w:marRight w:val="0"/>
      <w:marTop w:val="0"/>
      <w:marBottom w:val="0"/>
      <w:divBdr>
        <w:top w:val="none" w:sz="0" w:space="0" w:color="auto"/>
        <w:left w:val="none" w:sz="0" w:space="0" w:color="auto"/>
        <w:bottom w:val="none" w:sz="0" w:space="0" w:color="auto"/>
        <w:right w:val="none" w:sz="0" w:space="0" w:color="auto"/>
      </w:divBdr>
    </w:div>
    <w:div w:id="693923886">
      <w:bodyDiv w:val="1"/>
      <w:marLeft w:val="0"/>
      <w:marRight w:val="0"/>
      <w:marTop w:val="0"/>
      <w:marBottom w:val="0"/>
      <w:divBdr>
        <w:top w:val="none" w:sz="0" w:space="0" w:color="auto"/>
        <w:left w:val="none" w:sz="0" w:space="0" w:color="auto"/>
        <w:bottom w:val="none" w:sz="0" w:space="0" w:color="auto"/>
        <w:right w:val="none" w:sz="0" w:space="0" w:color="auto"/>
      </w:divBdr>
    </w:div>
    <w:div w:id="706566024">
      <w:bodyDiv w:val="1"/>
      <w:marLeft w:val="0"/>
      <w:marRight w:val="0"/>
      <w:marTop w:val="0"/>
      <w:marBottom w:val="0"/>
      <w:divBdr>
        <w:top w:val="none" w:sz="0" w:space="0" w:color="auto"/>
        <w:left w:val="none" w:sz="0" w:space="0" w:color="auto"/>
        <w:bottom w:val="none" w:sz="0" w:space="0" w:color="auto"/>
        <w:right w:val="none" w:sz="0" w:space="0" w:color="auto"/>
      </w:divBdr>
    </w:div>
    <w:div w:id="834685524">
      <w:bodyDiv w:val="1"/>
      <w:marLeft w:val="0"/>
      <w:marRight w:val="0"/>
      <w:marTop w:val="0"/>
      <w:marBottom w:val="0"/>
      <w:divBdr>
        <w:top w:val="none" w:sz="0" w:space="0" w:color="auto"/>
        <w:left w:val="none" w:sz="0" w:space="0" w:color="auto"/>
        <w:bottom w:val="none" w:sz="0" w:space="0" w:color="auto"/>
        <w:right w:val="none" w:sz="0" w:space="0" w:color="auto"/>
      </w:divBdr>
    </w:div>
    <w:div w:id="886920046">
      <w:bodyDiv w:val="1"/>
      <w:marLeft w:val="0"/>
      <w:marRight w:val="0"/>
      <w:marTop w:val="0"/>
      <w:marBottom w:val="0"/>
      <w:divBdr>
        <w:top w:val="none" w:sz="0" w:space="0" w:color="auto"/>
        <w:left w:val="none" w:sz="0" w:space="0" w:color="auto"/>
        <w:bottom w:val="none" w:sz="0" w:space="0" w:color="auto"/>
        <w:right w:val="none" w:sz="0" w:space="0" w:color="auto"/>
      </w:divBdr>
    </w:div>
    <w:div w:id="1024751890">
      <w:bodyDiv w:val="1"/>
      <w:marLeft w:val="0"/>
      <w:marRight w:val="0"/>
      <w:marTop w:val="0"/>
      <w:marBottom w:val="0"/>
      <w:divBdr>
        <w:top w:val="none" w:sz="0" w:space="0" w:color="auto"/>
        <w:left w:val="none" w:sz="0" w:space="0" w:color="auto"/>
        <w:bottom w:val="none" w:sz="0" w:space="0" w:color="auto"/>
        <w:right w:val="none" w:sz="0" w:space="0" w:color="auto"/>
      </w:divBdr>
    </w:div>
    <w:div w:id="1105077890">
      <w:bodyDiv w:val="1"/>
      <w:marLeft w:val="0"/>
      <w:marRight w:val="0"/>
      <w:marTop w:val="0"/>
      <w:marBottom w:val="0"/>
      <w:divBdr>
        <w:top w:val="none" w:sz="0" w:space="0" w:color="auto"/>
        <w:left w:val="none" w:sz="0" w:space="0" w:color="auto"/>
        <w:bottom w:val="none" w:sz="0" w:space="0" w:color="auto"/>
        <w:right w:val="none" w:sz="0" w:space="0" w:color="auto"/>
      </w:divBdr>
    </w:div>
    <w:div w:id="1232542896">
      <w:bodyDiv w:val="1"/>
      <w:marLeft w:val="0"/>
      <w:marRight w:val="0"/>
      <w:marTop w:val="0"/>
      <w:marBottom w:val="0"/>
      <w:divBdr>
        <w:top w:val="none" w:sz="0" w:space="0" w:color="auto"/>
        <w:left w:val="none" w:sz="0" w:space="0" w:color="auto"/>
        <w:bottom w:val="none" w:sz="0" w:space="0" w:color="auto"/>
        <w:right w:val="none" w:sz="0" w:space="0" w:color="auto"/>
      </w:divBdr>
    </w:div>
    <w:div w:id="1266571788">
      <w:bodyDiv w:val="1"/>
      <w:marLeft w:val="0"/>
      <w:marRight w:val="0"/>
      <w:marTop w:val="0"/>
      <w:marBottom w:val="0"/>
      <w:divBdr>
        <w:top w:val="none" w:sz="0" w:space="0" w:color="auto"/>
        <w:left w:val="none" w:sz="0" w:space="0" w:color="auto"/>
        <w:bottom w:val="none" w:sz="0" w:space="0" w:color="auto"/>
        <w:right w:val="none" w:sz="0" w:space="0" w:color="auto"/>
      </w:divBdr>
    </w:div>
    <w:div w:id="1322583462">
      <w:bodyDiv w:val="1"/>
      <w:marLeft w:val="0"/>
      <w:marRight w:val="0"/>
      <w:marTop w:val="0"/>
      <w:marBottom w:val="0"/>
      <w:divBdr>
        <w:top w:val="none" w:sz="0" w:space="0" w:color="auto"/>
        <w:left w:val="none" w:sz="0" w:space="0" w:color="auto"/>
        <w:bottom w:val="none" w:sz="0" w:space="0" w:color="auto"/>
        <w:right w:val="none" w:sz="0" w:space="0" w:color="auto"/>
      </w:divBdr>
    </w:div>
    <w:div w:id="1688676161">
      <w:bodyDiv w:val="1"/>
      <w:marLeft w:val="0"/>
      <w:marRight w:val="0"/>
      <w:marTop w:val="0"/>
      <w:marBottom w:val="0"/>
      <w:divBdr>
        <w:top w:val="none" w:sz="0" w:space="0" w:color="auto"/>
        <w:left w:val="none" w:sz="0" w:space="0" w:color="auto"/>
        <w:bottom w:val="none" w:sz="0" w:space="0" w:color="auto"/>
        <w:right w:val="none" w:sz="0" w:space="0" w:color="auto"/>
      </w:divBdr>
    </w:div>
    <w:div w:id="1847358438">
      <w:bodyDiv w:val="1"/>
      <w:marLeft w:val="0"/>
      <w:marRight w:val="0"/>
      <w:marTop w:val="0"/>
      <w:marBottom w:val="0"/>
      <w:divBdr>
        <w:top w:val="none" w:sz="0" w:space="0" w:color="auto"/>
        <w:left w:val="none" w:sz="0" w:space="0" w:color="auto"/>
        <w:bottom w:val="none" w:sz="0" w:space="0" w:color="auto"/>
        <w:right w:val="none" w:sz="0" w:space="0" w:color="auto"/>
      </w:divBdr>
    </w:div>
    <w:div w:id="1897469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8.png"/><Relationship Id="rId42" Type="http://schemas.openxmlformats.org/officeDocument/2006/relationships/image" Target="media/image25.png"/><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image" Target="media/image121.png"/><Relationship Id="rId159" Type="http://schemas.openxmlformats.org/officeDocument/2006/relationships/image" Target="media/image142.png"/><Relationship Id="rId107" Type="http://schemas.openxmlformats.org/officeDocument/2006/relationships/image" Target="media/image90.png"/><Relationship Id="rId11" Type="http://schemas.openxmlformats.org/officeDocument/2006/relationships/image" Target="media/image1.jpeg"/><Relationship Id="rId32" Type="http://schemas.openxmlformats.org/officeDocument/2006/relationships/hyperlink" Target="https://vsfsvpis.cpva.lt/" TargetMode="External"/><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32.png"/><Relationship Id="rId5" Type="http://schemas.openxmlformats.org/officeDocument/2006/relationships/numbering" Target="numbering.xml"/><Relationship Id="rId95" Type="http://schemas.openxmlformats.org/officeDocument/2006/relationships/image" Target="media/image78.png"/><Relationship Id="rId160" Type="http://schemas.openxmlformats.org/officeDocument/2006/relationships/footer" Target="footer4.xml"/><Relationship Id="rId22" Type="http://schemas.openxmlformats.org/officeDocument/2006/relationships/image" Target="media/image9.png"/><Relationship Id="rId43" Type="http://schemas.openxmlformats.org/officeDocument/2006/relationships/image" Target="media/image26.png"/><Relationship Id="rId64" Type="http://schemas.openxmlformats.org/officeDocument/2006/relationships/image" Target="media/image47.png"/><Relationship Id="rId118" Type="http://schemas.openxmlformats.org/officeDocument/2006/relationships/image" Target="media/image101.png"/><Relationship Id="rId139" Type="http://schemas.openxmlformats.org/officeDocument/2006/relationships/image" Target="media/image122.png"/><Relationship Id="rId85" Type="http://schemas.openxmlformats.org/officeDocument/2006/relationships/image" Target="media/image68.png"/><Relationship Id="rId150" Type="http://schemas.openxmlformats.org/officeDocument/2006/relationships/image" Target="media/image133.png"/><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0.png"/><Relationship Id="rId28" Type="http://schemas.openxmlformats.org/officeDocument/2006/relationships/footer" Target="footer3.xml"/><Relationship Id="rId49" Type="http://schemas.openxmlformats.org/officeDocument/2006/relationships/image" Target="media/image32.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image" Target="media/image134.png"/><Relationship Id="rId156" Type="http://schemas.openxmlformats.org/officeDocument/2006/relationships/image" Target="media/image139.pn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11.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5.png"/><Relationship Id="rId19" Type="http://schemas.openxmlformats.org/officeDocument/2006/relationships/image" Target="media/image6.png"/><Relationship Id="rId14" Type="http://schemas.openxmlformats.org/officeDocument/2006/relationships/footer" Target="footer2.xml"/><Relationship Id="rId30" Type="http://schemas.openxmlformats.org/officeDocument/2006/relationships/hyperlink" Target="https://vsfsvpis.cpva.lt/" TargetMode="External"/><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glossaryDocument" Target="glossary/document.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7.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5" Type="http://schemas.openxmlformats.org/officeDocument/2006/relationships/image" Target="media/image3.png"/><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3.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7.png"/><Relationship Id="rId16" Type="http://schemas.openxmlformats.org/officeDocument/2006/relationships/image" Target="media/image4.png"/><Relationship Id="rId37" Type="http://schemas.openxmlformats.org/officeDocument/2006/relationships/image" Target="media/image20.png"/><Relationship Id="rId58" Type="http://schemas.openxmlformats.org/officeDocument/2006/relationships/image" Target="media/image41.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73.png"/><Relationship Id="rId27" Type="http://schemas.openxmlformats.org/officeDocument/2006/relationships/header" Target="header1.xml"/><Relationship Id="rId48" Type="http://schemas.openxmlformats.org/officeDocument/2006/relationships/image" Target="media/image31.png"/><Relationship Id="rId69" Type="http://schemas.openxmlformats.org/officeDocument/2006/relationships/image" Target="media/image52.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63.png"/><Relationship Id="rId155" Type="http://schemas.openxmlformats.org/officeDocument/2006/relationships/image" Target="media/image138.png"/></Relationships>
</file>

<file path=word/_rels/settings.xml.rels><?xml version="1.0" encoding="UTF-8" standalone="yes"?>
<Relationships xmlns="http://schemas.openxmlformats.org/package/2006/relationships"><Relationship Id="rId1" Type="http://schemas.openxmlformats.org/officeDocument/2006/relationships/attachedTemplate" Target="file:///D:\_ANALIZE\_SPECIFIKACIJU%20PAVYZDZIAI\ATEA%20Analizes%20dokumento%20sablonas%20V0.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8B50656DA3C4B6DBE9BE169A243C59F"/>
        <w:category>
          <w:name w:val="General"/>
          <w:gallery w:val="placeholder"/>
        </w:category>
        <w:types>
          <w:type w:val="bbPlcHdr"/>
        </w:types>
        <w:behaviors>
          <w:behavior w:val="content"/>
        </w:behaviors>
        <w:guid w:val="{B2BBD15E-FDB8-4E94-9093-27F58B7F7500}"/>
      </w:docPartPr>
      <w:docPartBody>
        <w:p w:rsidR="00607614" w:rsidRDefault="004165F7">
          <w:r w:rsidRPr="000A1961">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65F7"/>
    <w:rsid w:val="00061F67"/>
    <w:rsid w:val="000E2A9C"/>
    <w:rsid w:val="000F2814"/>
    <w:rsid w:val="00144727"/>
    <w:rsid w:val="00154E50"/>
    <w:rsid w:val="00217666"/>
    <w:rsid w:val="002B7FF8"/>
    <w:rsid w:val="002F623A"/>
    <w:rsid w:val="0034229C"/>
    <w:rsid w:val="004165F7"/>
    <w:rsid w:val="004275F5"/>
    <w:rsid w:val="00607614"/>
    <w:rsid w:val="0066302E"/>
    <w:rsid w:val="007C3EAE"/>
    <w:rsid w:val="00905DEB"/>
    <w:rsid w:val="0093102E"/>
    <w:rsid w:val="0099281D"/>
    <w:rsid w:val="00B4784B"/>
    <w:rsid w:val="00B9727B"/>
    <w:rsid w:val="00BC44D2"/>
    <w:rsid w:val="00C07728"/>
    <w:rsid w:val="00C37D41"/>
    <w:rsid w:val="00CE510F"/>
    <w:rsid w:val="00DB6D67"/>
    <w:rsid w:val="00DF475C"/>
    <w:rsid w:val="00E37CA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F475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as" ma:contentTypeID="0x010100BCC3DC85CBA9EB419870D47E3D9ABA6B" ma:contentTypeVersion="6" ma:contentTypeDescription="Kurkite naują dokumentą." ma:contentTypeScope="" ma:versionID="a39844eae5357a58b97b864774ac48e6">
  <xsd:schema xmlns:xsd="http://www.w3.org/2001/XMLSchema" xmlns:xs="http://www.w3.org/2001/XMLSchema" xmlns:p="http://schemas.microsoft.com/office/2006/metadata/properties" xmlns:ns2="b84878d9-a9d2-4b31-bee5-b40bfa9662a6" xmlns:ns3="c4e7841d-17ac-43c0-aea7-ca73da57d5b6" targetNamespace="http://schemas.microsoft.com/office/2006/metadata/properties" ma:root="true" ma:fieldsID="5d718611e39a6ba7481e69d45c4580cd" ns2:_="" ns3:_="">
    <xsd:import namespace="b84878d9-a9d2-4b31-bee5-b40bfa9662a6"/>
    <xsd:import namespace="c4e7841d-17ac-43c0-aea7-ca73da57d5b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878d9-a9d2-4b31-bee5-b40bfa9662a6"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e7841d-17ac-43c0-aea7-ca73da57d5b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CB592D-C88D-41D2-821B-5E73C6E0FA2A}">
  <ds:schemaRefs>
    <ds:schemaRef ds:uri="http://schemas.microsoft.com/sharepoint/v3/contenttype/forms"/>
  </ds:schemaRefs>
</ds:datastoreItem>
</file>

<file path=customXml/itemProps2.xml><?xml version="1.0" encoding="utf-8"?>
<ds:datastoreItem xmlns:ds="http://schemas.openxmlformats.org/officeDocument/2006/customXml" ds:itemID="{5E278C01-5319-408E-954F-62A1BB3712F2}">
  <ds:schemaRefs>
    <ds:schemaRef ds:uri="b84878d9-a9d2-4b31-bee5-b40bfa9662a6"/>
    <ds:schemaRef ds:uri="c4e7841d-17ac-43c0-aea7-ca73da57d5b6"/>
    <ds:schemaRef ds:uri="http://schemas.microsoft.com/office/infopath/2007/PartnerControls"/>
    <ds:schemaRef ds:uri="http://www.w3.org/XML/1998/namespace"/>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purl.org/dc/dcmitype/"/>
    <ds:schemaRef ds:uri="http://purl.org/dc/terms/"/>
  </ds:schemaRefs>
</ds:datastoreItem>
</file>

<file path=customXml/itemProps3.xml><?xml version="1.0" encoding="utf-8"?>
<ds:datastoreItem xmlns:ds="http://schemas.openxmlformats.org/officeDocument/2006/customXml" ds:itemID="{B9ACB442-EF4D-4FB4-A987-BDD7910E4184}">
  <ds:schemaRefs>
    <ds:schemaRef ds:uri="http://schemas.openxmlformats.org/officeDocument/2006/bibliography"/>
  </ds:schemaRefs>
</ds:datastoreItem>
</file>

<file path=customXml/itemProps4.xml><?xml version="1.0" encoding="utf-8"?>
<ds:datastoreItem xmlns:ds="http://schemas.openxmlformats.org/officeDocument/2006/customXml" ds:itemID="{4D0D930E-F1CF-4E23-8361-B3904BD4BE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878d9-a9d2-4b31-bee5-b40bfa9662a6"/>
    <ds:schemaRef ds:uri="c4e7841d-17ac-43c0-aea7-ca73da57d5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8450391-6d50-49e0-a466-bfda2ff2a5e1}" enabled="1" method="Standard" siteId="{65f51067-7d65-4aa9-b996-4cc43a0d7111}" contentBits="2" removed="0"/>
</clbl:labelList>
</file>

<file path=docProps/app.xml><?xml version="1.0" encoding="utf-8"?>
<Properties xmlns="http://schemas.openxmlformats.org/officeDocument/2006/extended-properties" xmlns:vt="http://schemas.openxmlformats.org/officeDocument/2006/docPropsVTypes">
  <Template>ATEA Analizes dokumento sablonas V0.1.dot</Template>
  <TotalTime>0</TotalTime>
  <Pages>83</Pages>
  <Words>35668</Words>
  <Characters>20331</Characters>
  <Application>Microsoft Office Word</Application>
  <DocSecurity>0</DocSecurity>
  <Lines>169</Lines>
  <Paragraphs>111</Paragraphs>
  <ScaleCrop>false</ScaleCrop>
  <HeadingPairs>
    <vt:vector size="2" baseType="variant">
      <vt:variant>
        <vt:lpstr>Title</vt:lpstr>
      </vt:variant>
      <vt:variant>
        <vt:i4>1</vt:i4>
      </vt:variant>
    </vt:vector>
  </HeadingPairs>
  <TitlesOfParts>
    <vt:vector size="1" baseType="lpstr">
      <vt:lpstr>DMS Naudotojo vadovas</vt:lpstr>
    </vt:vector>
  </TitlesOfParts>
  <Manager/>
  <Company>ATEA, UAB</Company>
  <LinksUpToDate>false</LinksUpToDate>
  <CharactersWithSpaces>55888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DMS Naudotojo vadovas</dc:title>
  <dc:subject/>
  <dc:creator>Jurgita Makarienė</dc:creator>
  <cp:keywords/>
  <dc:description/>
  <cp:lastModifiedBy>Jurgita Makarienė</cp:lastModifiedBy>
  <cp:revision>2</cp:revision>
  <cp:lastPrinted>2016-01-14T08:56:00Z</cp:lastPrinted>
  <dcterms:created xsi:type="dcterms:W3CDTF">2024-10-18T07:26:00Z</dcterms:created>
  <dcterms:modified xsi:type="dcterms:W3CDTF">2024-10-18T07:26:00Z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Name">
    <vt:lpwstr>Užsakovo įmonė/organizacija</vt:lpwstr>
  </property>
  <property fmtid="{D5CDD505-2E9C-101B-9397-08002B2CF9AE}" pid="3" name="Project">
    <vt:lpwstr>VSFSVVP IS</vt:lpwstr>
  </property>
  <property fmtid="{D5CDD505-2E9C-101B-9397-08002B2CF9AE}" pid="4" name="Status">
    <vt:lpwstr>Draft</vt:lpwstr>
  </property>
  <property fmtid="{D5CDD505-2E9C-101B-9397-08002B2CF9AE}" pid="5" name="Reference">
    <vt:lpwstr>1.0</vt:lpwstr>
  </property>
  <property fmtid="{D5CDD505-2E9C-101B-9397-08002B2CF9AE}" pid="6" name="Document number">
    <vt:lpwstr>Dokumento numeris (A+2 metų skaičiai + 3 mėnesio raidės angliškai + 2 dienos skaičiai +/0yx; y - analitiko id; x - dokumento eiles nr, jei per diena sukurti keli dokumentai) pvz A08MAY12/004  </vt:lpwstr>
  </property>
  <property fmtid="{D5CDD505-2E9C-101B-9397-08002B2CF9AE}" pid="7" name="Date completed">
    <vt:lpwstr>2024-06-11</vt:lpwstr>
  </property>
  <property fmtid="{D5CDD505-2E9C-101B-9397-08002B2CF9AE}" pid="8" name="Title">
    <vt:lpwstr>DMS Naudotojo vadovas</vt:lpwstr>
  </property>
  <property fmtid="{D5CDD505-2E9C-101B-9397-08002B2CF9AE}" pid="9" name="_dlc_DocIdItemGuid">
    <vt:lpwstr>b16a97a5-49d7-41ae-ae68-1814e833c0d3</vt:lpwstr>
  </property>
  <property fmtid="{D5CDD505-2E9C-101B-9397-08002B2CF9AE}" pid="10" name="ContentTypeId">
    <vt:lpwstr>0x010100BCC3DC85CBA9EB419870D47E3D9ABA6B</vt:lpwstr>
  </property>
  <property fmtid="{D5CDD505-2E9C-101B-9397-08002B2CF9AE}" pid="11" name="MSIP_Label_18450391-6d50-49e0-a466-bfda2ff2a5e1_Enabled">
    <vt:lpwstr>true</vt:lpwstr>
  </property>
  <property fmtid="{D5CDD505-2E9C-101B-9397-08002B2CF9AE}" pid="12" name="MSIP_Label_18450391-6d50-49e0-a466-bfda2ff2a5e1_SetDate">
    <vt:lpwstr>2021-02-23T08:14:54Z</vt:lpwstr>
  </property>
  <property fmtid="{D5CDD505-2E9C-101B-9397-08002B2CF9AE}" pid="13" name="MSIP_Label_18450391-6d50-49e0-a466-bfda2ff2a5e1_Method">
    <vt:lpwstr>Standard</vt:lpwstr>
  </property>
  <property fmtid="{D5CDD505-2E9C-101B-9397-08002B2CF9AE}" pid="14" name="MSIP_Label_18450391-6d50-49e0-a466-bfda2ff2a5e1_Name">
    <vt:lpwstr>18450391-6d50-49e0-a466-bfda2ff2a5e1</vt:lpwstr>
  </property>
  <property fmtid="{D5CDD505-2E9C-101B-9397-08002B2CF9AE}" pid="15" name="MSIP_Label_18450391-6d50-49e0-a466-bfda2ff2a5e1_SiteId">
    <vt:lpwstr>65f51067-7d65-4aa9-b996-4cc43a0d7111</vt:lpwstr>
  </property>
  <property fmtid="{D5CDD505-2E9C-101B-9397-08002B2CF9AE}" pid="16" name="MSIP_Label_18450391-6d50-49e0-a466-bfda2ff2a5e1_ActionId">
    <vt:lpwstr>1782e8d1-e7da-41f9-92a4-2cdd73ee1349</vt:lpwstr>
  </property>
  <property fmtid="{D5CDD505-2E9C-101B-9397-08002B2CF9AE}" pid="17" name="MSIP_Label_18450391-6d50-49e0-a466-bfda2ff2a5e1_ContentBits">
    <vt:lpwstr>2</vt:lpwstr>
  </property>
</Properties>
</file>